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087C35" w14:textId="77777777" w:rsidR="00404549" w:rsidRDefault="00031A31">
      <w:r>
        <w:rPr>
          <w:noProof/>
          <w:lang w:val="en-A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C2910EA" wp14:editId="2DCE0EE6">
                <wp:simplePos x="0" y="0"/>
                <wp:positionH relativeFrom="column">
                  <wp:posOffset>-1924050</wp:posOffset>
                </wp:positionH>
                <wp:positionV relativeFrom="paragraph">
                  <wp:posOffset>-114300</wp:posOffset>
                </wp:positionV>
                <wp:extent cx="10131490" cy="6491968"/>
                <wp:effectExtent l="0" t="0" r="22225" b="23495"/>
                <wp:wrapNone/>
                <wp:docPr id="1881069888" name="Group 9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31490" cy="6491968"/>
                          <a:chOff x="0" y="0"/>
                          <a:chExt cx="10131490" cy="6491968"/>
                        </a:xfrm>
                      </wpg:grpSpPr>
                      <wpg:grpSp>
                        <wpg:cNvPr id="555814163" name="Group 15"/>
                        <wpg:cNvGrpSpPr/>
                        <wpg:grpSpPr>
                          <a:xfrm>
                            <a:off x="0" y="5534025"/>
                            <a:ext cx="10131490" cy="957943"/>
                            <a:chOff x="-903768" y="0"/>
                            <a:chExt cx="10131490" cy="957943"/>
                          </a:xfrm>
                        </wpg:grpSpPr>
                        <wps:wsp>
                          <wps:cNvPr id="755587114" name="Rectangle 755587114"/>
                          <wps:cNvSpPr/>
                          <wps:spPr>
                            <a:xfrm>
                              <a:off x="4208941" y="0"/>
                              <a:ext cx="5018781" cy="957943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364002618" name="Rectangle 364002618"/>
                          <wps:cNvSpPr/>
                          <wps:spPr>
                            <a:xfrm>
                              <a:off x="-903768" y="0"/>
                              <a:ext cx="5847907" cy="957943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g:grpSp>
                        <wpg:cNvPr id="1266585306" name="Group 973"/>
                        <wpg:cNvGrpSpPr/>
                        <wpg:grpSpPr>
                          <a:xfrm>
                            <a:off x="0" y="0"/>
                            <a:ext cx="10131425" cy="1024768"/>
                            <a:chOff x="0" y="0"/>
                            <a:chExt cx="10131425" cy="1024768"/>
                          </a:xfrm>
                        </wpg:grpSpPr>
                        <wpg:grpSp>
                          <wpg:cNvPr id="930818203" name="Group 15"/>
                          <wpg:cNvGrpSpPr/>
                          <wpg:grpSpPr>
                            <a:xfrm>
                              <a:off x="0" y="276225"/>
                              <a:ext cx="10131425" cy="552450"/>
                              <a:chOff x="-903768" y="0"/>
                              <a:chExt cx="10131490" cy="957943"/>
                            </a:xfrm>
                          </wpg:grpSpPr>
                          <wps:wsp>
                            <wps:cNvPr id="967090383" name="Rectangle 967090383"/>
                            <wps:cNvSpPr/>
                            <wps:spPr>
                              <a:xfrm>
                                <a:off x="4208941" y="0"/>
                                <a:ext cx="5018781" cy="9579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58151143" name="Rectangle 158151143"/>
                            <wps:cNvSpPr/>
                            <wps:spPr>
                              <a:xfrm>
                                <a:off x="-903768" y="0"/>
                                <a:ext cx="2609410" cy="9579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1642302760" name="Text Box 1642302760"/>
                          <wps:cNvSpPr txBox="1"/>
                          <wps:spPr>
                            <a:xfrm>
                              <a:off x="3114675" y="323850"/>
                              <a:ext cx="1667913" cy="4572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E4806A2" w14:textId="77777777" w:rsidR="00031A31" w:rsidRPr="00031A31" w:rsidRDefault="00031A31" w:rsidP="00031A31">
                                <w:pPr>
                                  <w:jc w:val="center"/>
                                  <w:rPr>
                                    <w:rFonts w:ascii="Adobe Arabic" w:hAnsi="Adobe Arabic" w:cs="Adobe Arabic"/>
                                    <w:b/>
                                    <w:bCs/>
                                    <w:sz w:val="52"/>
                                    <w:szCs w:val="56"/>
                                    <w:rtl/>
                                    <w:lang w:bidi="ar-SY"/>
                                  </w:rPr>
                                </w:pPr>
                                <w:r w:rsidRPr="00031A31">
                                  <w:rPr>
                                    <w:rFonts w:ascii="Adobe Arabic" w:hAnsi="Adobe Arabic" w:cs="Adobe Arabic" w:hint="cs"/>
                                    <w:b/>
                                    <w:bCs/>
                                    <w:sz w:val="52"/>
                                    <w:szCs w:val="56"/>
                                    <w:rtl/>
                                    <w:lang w:bidi="ar-SY"/>
                                  </w:rPr>
                                  <w:t>استمارة التقييم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195348003" name="Group 18"/>
                          <wpg:cNvGrpSpPr/>
                          <wpg:grpSpPr>
                            <a:xfrm>
                              <a:off x="4324350" y="0"/>
                              <a:ext cx="572357" cy="138943"/>
                              <a:chOff x="0" y="0"/>
                              <a:chExt cx="811168" cy="196896"/>
                            </a:xfrm>
                            <a:solidFill>
                              <a:srgbClr val="168489"/>
                            </a:solidFill>
                          </wpg:grpSpPr>
                          <wps:wsp>
                            <wps:cNvPr id="1440503543" name="Oval 1440503543"/>
                            <wps:cNvSpPr/>
                            <wps:spPr>
                              <a:xfrm>
                                <a:off x="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96682670" name="Oval 96682670"/>
                            <wps:cNvSpPr/>
                            <wps:spPr>
                              <a:xfrm>
                                <a:off x="30713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979836303" name="Oval 1979836303"/>
                            <wps:cNvSpPr/>
                            <wps:spPr>
                              <a:xfrm>
                                <a:off x="61427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g:grpSp>
                          <wpg:cNvPr id="524104953" name="Group 18"/>
                          <wpg:cNvGrpSpPr/>
                          <wpg:grpSpPr>
                            <a:xfrm>
                              <a:off x="2857500" y="885825"/>
                              <a:ext cx="572357" cy="138943"/>
                              <a:chOff x="0" y="0"/>
                              <a:chExt cx="811168" cy="196896"/>
                            </a:xfrm>
                            <a:solidFill>
                              <a:srgbClr val="168489"/>
                            </a:solidFill>
                          </wpg:grpSpPr>
                          <wps:wsp>
                            <wps:cNvPr id="96915098" name="Oval 96915098"/>
                            <wps:cNvSpPr/>
                            <wps:spPr>
                              <a:xfrm>
                                <a:off x="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748528513" name="Oval 748528513"/>
                            <wps:cNvSpPr/>
                            <wps:spPr>
                              <a:xfrm>
                                <a:off x="30713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343403111" name="Oval 343403111"/>
                            <wps:cNvSpPr/>
                            <wps:spPr>
                              <a:xfrm>
                                <a:off x="61427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</wpg:grpSp>
                      <wps:wsp>
                        <wps:cNvPr id="692185749" name="Text Box 692185749"/>
                        <wps:cNvSpPr txBox="1"/>
                        <wps:spPr>
                          <a:xfrm>
                            <a:off x="2698698" y="1822450"/>
                            <a:ext cx="5162567" cy="199389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BABA7FB" w14:textId="24EAD568" w:rsidR="00031A31" w:rsidRPr="002771A2" w:rsidRDefault="00B55085" w:rsidP="00031A31">
                              <w:pPr>
                                <w:bidi w:val="0"/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sz w:val="72"/>
                                  <w:szCs w:val="96"/>
                                  <w:rtl/>
                                  <w:lang w:bidi="ar-SY"/>
                                </w:rPr>
                              </w:pPr>
                              <w:r w:rsidRPr="00B55085">
                                <w:rPr>
                                  <w:rFonts w:ascii="Adobe Arabic" w:hAnsi="Adobe Arabic" w:cs="Adobe Arabic"/>
                                  <w:b/>
                                  <w:bCs/>
                                  <w:sz w:val="72"/>
                                  <w:szCs w:val="96"/>
                                  <w:rtl/>
                                  <w:lang w:bidi="ar-SY"/>
                                </w:rPr>
                                <w:t>الذكاء الاصطناعي في بيئة العمل للقطاع الحكومي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707362316" name="Group 22"/>
                        <wpg:cNvGrpSpPr/>
                        <wpg:grpSpPr>
                          <a:xfrm>
                            <a:off x="4419600" y="3952875"/>
                            <a:ext cx="1701240" cy="125988"/>
                            <a:chOff x="0" y="0"/>
                            <a:chExt cx="2658430" cy="196896"/>
                          </a:xfrm>
                          <a:solidFill>
                            <a:schemeClr val="bg1">
                              <a:lumMod val="65000"/>
                            </a:schemeClr>
                          </a:solidFill>
                        </wpg:grpSpPr>
                        <wps:wsp>
                          <wps:cNvPr id="802409361" name="Oval 802409361"/>
                          <wps:cNvSpPr/>
                          <wps:spPr>
                            <a:xfrm>
                              <a:off x="0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306655199" name="Oval 1306655199"/>
                          <wps:cNvSpPr/>
                          <wps:spPr>
                            <a:xfrm>
                              <a:off x="307136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89434446" name="Oval 689434446"/>
                          <wps:cNvSpPr/>
                          <wps:spPr>
                            <a:xfrm>
                              <a:off x="614272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988189041" name="Oval 988189041"/>
                          <wps:cNvSpPr/>
                          <wps:spPr>
                            <a:xfrm>
                              <a:off x="925854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13295044" name="Oval 113295044"/>
                          <wps:cNvSpPr/>
                          <wps:spPr>
                            <a:xfrm>
                              <a:off x="1232990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270071440" name="Oval 1270071440"/>
                          <wps:cNvSpPr/>
                          <wps:spPr>
                            <a:xfrm>
                              <a:off x="1540126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45072423" name="Oval 245072423"/>
                          <wps:cNvSpPr/>
                          <wps:spPr>
                            <a:xfrm>
                              <a:off x="1847262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219594781" name="Oval 1219594781"/>
                          <wps:cNvSpPr/>
                          <wps:spPr>
                            <a:xfrm>
                              <a:off x="2154398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763922660" name="Oval 1763922660"/>
                          <wps:cNvSpPr/>
                          <wps:spPr>
                            <a:xfrm>
                              <a:off x="2461534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group w14:anchorId="5C2910EA" id="Group 975" o:spid="_x0000_s1026" style="position:absolute;left:0;text-align:left;margin-left:-151.5pt;margin-top:-9pt;width:797.75pt;height:511.2pt;z-index:251659264;mso-height-relative:margin" coordsize="101314,649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">
                <v:group id="Group 15" o:spid="_x0000_s1027" style="position:absolute;top:55340;width:101314;height:9579" coordorigin="-9037" coordsize="101314,9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">
                  <v:rect id="Rectangle 755587114" o:spid="_x0000_s1028" style="position:absolute;left:42089;width:5018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" fillcolor="#168489" strokecolor="#168489" strokeweight="1pt"/>
                  <v:rect id="Rectangle 364002618" o:spid="_x0000_s1029" style="position:absolute;left:-9037;width:5847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" fillcolor="#168489" strokecolor="#168489" strokeweight="1pt"/>
                </v:group>
                <v:group id="Group 973" o:spid="_x0000_s1030" style="position:absolute;width:101314;height:10247" coordsize="101314,10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">
                  <v:group id="Group 15" o:spid="_x0000_s1031" style="position:absolute;top:2762;width:101314;height:5524" coordorigin="-9037" coordsize="101314,9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">
                    <v:rect id="Rectangle 967090383" o:spid="_x0000_s1032" style="position:absolute;left:42089;width:5018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" fillcolor="#a5a5a5 [2092]" stroked="f" strokeweight="1pt"/>
                    <v:rect id="Rectangle 158151143" o:spid="_x0000_s1033" style="position:absolute;left:-9037;width:26093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" fillcolor="#a5a5a5 [2092]" stroked="f" strokeweight="1pt"/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642302760" o:spid="_x0000_s1034" type="#_x0000_t202" style="position:absolute;left:31146;top:3238;width:16679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" filled="f" stroked="f" strokeweight=".5pt">
                    <v:textbox>
                      <w:txbxContent>
                        <w:p w14:paraId="6E4806A2" w14:textId="77777777" w:rsidR="00031A31" w:rsidRPr="00031A31" w:rsidRDefault="00031A31" w:rsidP="00031A31">
                          <w:pPr>
                            <w:jc w:val="center"/>
                            <w:rPr>
                              <w:rFonts w:ascii="Adobe Arabic" w:hAnsi="Adobe Arabic" w:cs="Adobe Arabic"/>
                              <w:b/>
                              <w:bCs/>
                              <w:sz w:val="52"/>
                              <w:szCs w:val="56"/>
                              <w:rtl/>
                              <w:lang w:bidi="ar-SY"/>
                            </w:rPr>
                          </w:pPr>
                          <w:r w:rsidRPr="00031A31">
                            <w:rPr>
                              <w:rFonts w:ascii="Adobe Arabic" w:hAnsi="Adobe Arabic" w:cs="Adobe Arabic" w:hint="cs"/>
                              <w:b/>
                              <w:bCs/>
                              <w:sz w:val="52"/>
                              <w:szCs w:val="56"/>
                              <w:rtl/>
                              <w:lang w:bidi="ar-SY"/>
                            </w:rPr>
                            <w:t>استمارة التقييم</w:t>
                          </w:r>
                        </w:p>
                      </w:txbxContent>
                    </v:textbox>
                  </v:shape>
                  <v:group id="Group 18" o:spid="_x0000_s1035" style="position:absolute;left:43243;width:5724;height:1389" coordsize="8111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">
                    <v:oval id="Oval 1440503543" o:spid="_x0000_s1036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" filled="f" strokecolor="#168489" strokeweight="1pt">
                      <v:stroke joinstyle="miter"/>
                    </v:oval>
                    <v:oval id="Oval 96682670" o:spid="_x0000_s1037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" filled="f" strokecolor="#168489" strokeweight="1pt">
                      <v:stroke joinstyle="miter"/>
                    </v:oval>
                    <v:oval id="Oval 1979836303" o:spid="_x0000_s1038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" filled="f" strokecolor="#168489" strokeweight="1pt">
                      <v:stroke joinstyle="miter"/>
                    </v:oval>
                  </v:group>
                  <v:group id="Group 18" o:spid="_x0000_s1039" style="position:absolute;left:28575;top:8858;width:5723;height:1389" coordsize="8111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">
                    <v:oval id="Oval 96915098" o:spid="_x0000_s1040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" filled="f" strokecolor="#168489" strokeweight="1pt">
                      <v:stroke joinstyle="miter"/>
                    </v:oval>
                    <v:oval id="Oval 748528513" o:spid="_x0000_s1041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" filled="f" strokecolor="#168489" strokeweight="1pt">
                      <v:stroke joinstyle="miter"/>
                    </v:oval>
                    <v:oval id="Oval 343403111" o:spid="_x0000_s1042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" filled="f" strokecolor="#168489" strokeweight="1pt">
                      <v:stroke joinstyle="miter"/>
                    </v:oval>
                  </v:group>
                </v:group>
                <v:shape id="Text Box 692185749" o:spid="_x0000_s1043" type="#_x0000_t202" style="position:absolute;left:26986;top:18224;width:51626;height:199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" filled="f" stroked="f" strokeweight=".5pt">
                  <v:textbox>
                    <w:txbxContent>
                      <w:p w14:paraId="3BABA7FB" w14:textId="24EAD568" w:rsidR="00031A31" w:rsidRPr="002771A2" w:rsidRDefault="00B55085" w:rsidP="00031A31">
                        <w:pPr>
                          <w:bidi w:val="0"/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sz w:val="72"/>
                            <w:szCs w:val="96"/>
                            <w:rtl/>
                            <w:lang w:bidi="ar-SY"/>
                          </w:rPr>
                        </w:pPr>
                        <w:r w:rsidRPr="00B55085">
                          <w:rPr>
                            <w:rFonts w:ascii="Adobe Arabic" w:hAnsi="Adobe Arabic" w:cs="Adobe Arabic"/>
                            <w:b/>
                            <w:bCs/>
                            <w:sz w:val="72"/>
                            <w:szCs w:val="96"/>
                            <w:rtl/>
                            <w:lang w:bidi="ar-SY"/>
                          </w:rPr>
                          <w:t>الذكاء الاصطناعي في بيئة العمل للقطاع الحكومي</w:t>
                        </w:r>
                      </w:p>
                    </w:txbxContent>
                  </v:textbox>
                </v:shape>
                <v:group id="Group 22" o:spid="_x0000_s1044" style="position:absolute;left:44196;top:39528;width:17012;height:1260" coordsize="26584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">
                  <v:oval id="Oval 802409361" o:spid="_x0000_s1045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" filled="f" stroked="f" strokeweight="1pt">
                    <v:stroke joinstyle="miter"/>
                  </v:oval>
                  <v:oval id="Oval 1306655199" o:spid="_x0000_s1046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" filled="f" stroked="f" strokeweight="1pt">
                    <v:stroke joinstyle="miter"/>
                  </v:oval>
                  <v:oval id="Oval 689434446" o:spid="_x0000_s1047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" filled="f" stroked="f" strokeweight="1pt">
                    <v:stroke joinstyle="miter"/>
                  </v:oval>
                  <v:oval id="Oval 988189041" o:spid="_x0000_s1048" style="position:absolute;left:9258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" filled="f" stroked="f" strokeweight="1pt">
                    <v:stroke joinstyle="miter"/>
                  </v:oval>
                  <v:oval id="Oval 113295044" o:spid="_x0000_s1049" style="position:absolute;left:12329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" filled="f" stroked="f" strokeweight="1pt">
                    <v:stroke joinstyle="miter"/>
                  </v:oval>
                  <v:oval id="Oval 1270071440" o:spid="_x0000_s1050" style="position:absolute;left:1540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" filled="f" stroked="f" strokeweight="1pt">
                    <v:stroke joinstyle="miter"/>
                  </v:oval>
                  <v:oval id="Oval 245072423" o:spid="_x0000_s1051" style="position:absolute;left:1847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" filled="f" stroked="f" strokeweight="1pt">
                    <v:stroke joinstyle="miter"/>
                  </v:oval>
                  <v:oval id="Oval 1219594781" o:spid="_x0000_s1052" style="position:absolute;left:21543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" filled="f" stroked="f" strokeweight="1pt">
                    <v:stroke joinstyle="miter"/>
                  </v:oval>
                  <v:oval id="Oval 1763922660" o:spid="_x0000_s1053" style="position:absolute;left:24615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" filled="f" stroked="f" strokeweight="1pt">
                    <v:stroke joinstyle="miter"/>
                  </v:oval>
                </v:group>
              </v:group>
            </w:pict>
          </mc:Fallback>
        </mc:AlternateContent>
      </w:r>
    </w:p>
    <w:p w14:paraId="32920374" w14:textId="77777777" w:rsidR="00F53D08" w:rsidRPr="00F53D08" w:rsidRDefault="00F53D08" w:rsidP="00F53D08">
      <w:pPr>
        <w:rPr>
          <w:rtl/>
        </w:rPr>
      </w:pPr>
    </w:p>
    <w:p w14:paraId="269B38E8" w14:textId="77777777" w:rsidR="00F53D08" w:rsidRPr="00F53D08" w:rsidRDefault="00F53D08" w:rsidP="00F53D08">
      <w:pPr>
        <w:rPr>
          <w:rtl/>
        </w:rPr>
      </w:pPr>
    </w:p>
    <w:p w14:paraId="2BE2E5DD" w14:textId="77777777" w:rsidR="00F53D08" w:rsidRPr="00F53D08" w:rsidRDefault="00F53D08" w:rsidP="00F53D08">
      <w:pPr>
        <w:rPr>
          <w:rtl/>
        </w:rPr>
      </w:pPr>
    </w:p>
    <w:p w14:paraId="3A9910FF" w14:textId="77777777" w:rsidR="00F53D08" w:rsidRPr="00F53D08" w:rsidRDefault="00F53D08" w:rsidP="00F53D08">
      <w:pPr>
        <w:rPr>
          <w:rtl/>
        </w:rPr>
      </w:pPr>
    </w:p>
    <w:p w14:paraId="1D2DEBF1" w14:textId="77777777" w:rsidR="00F53D08" w:rsidRPr="00F53D08" w:rsidRDefault="00F53D08" w:rsidP="00F53D08">
      <w:pPr>
        <w:rPr>
          <w:rtl/>
        </w:rPr>
      </w:pPr>
    </w:p>
    <w:p w14:paraId="05C14636" w14:textId="77777777" w:rsidR="00F53D08" w:rsidRPr="00F53D08" w:rsidRDefault="00F53D08" w:rsidP="00F53D08">
      <w:pPr>
        <w:rPr>
          <w:rtl/>
        </w:rPr>
      </w:pPr>
    </w:p>
    <w:p w14:paraId="62AF27EF" w14:textId="77777777" w:rsidR="00F53D08" w:rsidRPr="00F53D08" w:rsidRDefault="00F53D08" w:rsidP="00F53D08">
      <w:pPr>
        <w:rPr>
          <w:rtl/>
        </w:rPr>
      </w:pPr>
    </w:p>
    <w:p w14:paraId="749BDD01" w14:textId="79A79A74" w:rsidR="00F53D08" w:rsidRPr="00F53D08" w:rsidRDefault="00B55085" w:rsidP="008E7A9C">
      <w:pPr>
        <w:tabs>
          <w:tab w:val="left" w:pos="3171"/>
        </w:tabs>
        <w:rPr>
          <w:rtl/>
        </w:rPr>
      </w:pPr>
      <w:r>
        <w:rPr>
          <w:noProof/>
        </w:rPr>
        <w:drawing>
          <wp:anchor distT="0" distB="0" distL="114300" distR="114300" simplePos="0" relativeHeight="251671552" behindDoc="1" locked="0" layoutInCell="1" allowOverlap="1" wp14:anchorId="2DDD595D" wp14:editId="23ADDF8A">
            <wp:simplePos x="0" y="0"/>
            <wp:positionH relativeFrom="page">
              <wp:align>left</wp:align>
            </wp:positionH>
            <wp:positionV relativeFrom="paragraph">
              <wp:posOffset>2980690</wp:posOffset>
            </wp:positionV>
            <wp:extent cx="7636510" cy="4430395"/>
            <wp:effectExtent l="0" t="0" r="2540" b="8255"/>
            <wp:wrapNone/>
            <wp:docPr id="1608691370" name="Picture 1" descr="A person holding a table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8691370" name="Picture 1" descr="A person holding a tablet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6510" cy="4430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1A7A5FC2" w14:textId="77777777" w:rsidR="00031A31" w:rsidRDefault="00C70FC6" w:rsidP="00F0683A">
      <w:pPr>
        <w:pageBreakBefore/>
        <w:jc w:val="center"/>
        <w:rPr>
          <w:rStyle w:val="Hyperlink"/>
          <w:rFonts w:ascii="Adobe Arabic" w:hAnsi="Adobe Arabic" w:cs="Adobe Arabic"/>
          <w:b/>
          <w:bCs/>
          <w:sz w:val="44"/>
          <w:szCs w:val="44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1" wp14:anchorId="3675BBF6" wp14:editId="5DB895A5">
            <wp:simplePos x="0" y="0"/>
            <wp:positionH relativeFrom="margin">
              <wp:align>right</wp:align>
            </wp:positionH>
            <wp:positionV relativeFrom="paragraph">
              <wp:posOffset>659765</wp:posOffset>
            </wp:positionV>
            <wp:extent cx="333375" cy="333375"/>
            <wp:effectExtent l="0" t="0" r="9525" b="9525"/>
            <wp:wrapSquare wrapText="bothSides"/>
            <wp:docPr id="244299212" name="Picture 1" descr="Learn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earni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31A31" w:rsidRPr="0090459D">
        <w:rPr>
          <w:noProof/>
          <w:lang w:bidi="ar-SY"/>
        </w:rPr>
        <mc:AlternateContent>
          <mc:Choice Requires="wpg">
            <w:drawing>
              <wp:inline distT="0" distB="0" distL="0" distR="0" wp14:anchorId="0D51CD83" wp14:editId="1645C3A7">
                <wp:extent cx="5633504" cy="593062"/>
                <wp:effectExtent l="0" t="0" r="5715" b="0"/>
                <wp:docPr id="9" name="Group 8">
                  <a:extLst xmlns:a="http://schemas.openxmlformats.org/drawingml/2006/main">
                    <a:ext uri="{FF2B5EF4-FFF2-40B4-BE49-F238E27FC236}">
                      <a16:creationId xmlns:a16="http://schemas.microsoft.com/office/drawing/2014/main" id="{43957B33-D9CD-4595-A282-9B962F50B169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504" cy="593062"/>
                          <a:chOff x="0" y="0"/>
                          <a:chExt cx="7979822" cy="593062"/>
                        </a:xfrm>
                      </wpg:grpSpPr>
                      <wps:wsp>
                        <wps:cNvPr id="2" name="Rectangle 2">
                          <a:extLst>
                            <a:ext uri="{FF2B5EF4-FFF2-40B4-BE49-F238E27FC236}">
                              <a16:creationId xmlns:a16="http://schemas.microsoft.com/office/drawing/2014/main" id="{89F0C139-8D2E-4815-85AA-8AD387D6644C}"/>
                            </a:ext>
                          </a:extLst>
                        </wps:cNvPr>
                        <wps:cNvSpPr/>
                        <wps:spPr>
                          <a:xfrm>
                            <a:off x="0" y="0"/>
                            <a:ext cx="7979822" cy="523514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" name="Rectangle 3">
                          <a:extLst>
                            <a:ext uri="{FF2B5EF4-FFF2-40B4-BE49-F238E27FC236}">
                              <a16:creationId xmlns:a16="http://schemas.microsoft.com/office/drawing/2014/main" id="{20DC3B81-ECDF-47BE-B7A5-3C9DEB746A2B}"/>
                            </a:ext>
                          </a:extLst>
                        </wps:cNvPr>
                        <wps:cNvSpPr/>
                        <wps:spPr>
                          <a:xfrm>
                            <a:off x="0" y="453967"/>
                            <a:ext cx="7979822" cy="139095"/>
                          </a:xfrm>
                          <a:prstGeom prst="rect">
                            <a:avLst/>
                          </a:prstGeom>
                          <a:solidFill>
                            <a:srgbClr val="16848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" name="TextBox 7">
                          <a:extLst>
                            <a:ext uri="{FF2B5EF4-FFF2-40B4-BE49-F238E27FC236}">
                              <a16:creationId xmlns:a16="http://schemas.microsoft.com/office/drawing/2014/main" id="{330305C7-BF66-4334-A3C5-3F36DD88628D}"/>
                            </a:ext>
                          </a:extLst>
                        </wps:cNvPr>
                        <wps:cNvSpPr txBox="1"/>
                        <wps:spPr>
                          <a:xfrm>
                            <a:off x="1796583" y="0"/>
                            <a:ext cx="4386580" cy="5365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612BDE1" w14:textId="4A935990" w:rsidR="00031A31" w:rsidRPr="00031A31" w:rsidRDefault="00B15288" w:rsidP="00031A31">
                              <w:pPr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  <w:lang w:val="en-GB"/>
                                </w:rPr>
                              </w:pPr>
                              <w:hyperlink r:id="rId10" w:history="1">
                                <w:r w:rsidR="00031A31" w:rsidRPr="00B15288">
                                  <w:rPr>
                                    <w:rStyle w:val="Hyperlink"/>
                                    <w:rFonts w:ascii="Adobe Arabic" w:hAnsi="Adobe Arabic" w:cs="Adobe Arabic" w:hint="cs"/>
                                    <w:b/>
                                    <w:bCs/>
                                    <w:kern w:val="24"/>
                                    <w:sz w:val="56"/>
                                    <w:szCs w:val="56"/>
                                    <w:rtl/>
                                    <w:lang w:val="en-GB"/>
                                  </w:rPr>
                                  <w:t>نموذج تقييم الدورة</w:t>
                                </w:r>
                              </w:hyperlink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D51CD83" id="Group 8" o:spid="_x0000_s1054" style="width:443.6pt;height:46.7pt;mso-position-horizontal-relative:char;mso-position-vertical-relative:line" coordsize="79798,5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">
                <v:rect id="Rectangle 2" o:spid="_x0000_s1055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" fillcolor="#f2f2f2 [3052]" stroked="f" strokeweight="1pt"/>
                <v:rect id="Rectangle 3" o:spid="_x0000_s1056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" fillcolor="#168489" stroked="f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7" o:spid="_x0000_s1057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  <v:textbox>
                    <w:txbxContent>
                      <w:p w14:paraId="2612BDE1" w14:textId="4A935990" w:rsidR="00031A31" w:rsidRPr="00031A31" w:rsidRDefault="00B15288" w:rsidP="00031A31">
                        <w:pPr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  <w:lang w:val="en-GB"/>
                          </w:rPr>
                        </w:pPr>
                        <w:hyperlink r:id="rId11" w:history="1">
                          <w:r w:rsidR="00031A31" w:rsidRPr="00B15288">
                            <w:rPr>
                              <w:rStyle w:val="Hyperlink"/>
                              <w:rFonts w:ascii="Adobe Arabic" w:hAnsi="Adobe Arabic" w:cs="Adobe Arabic" w:hint="cs"/>
                              <w:b/>
                              <w:bCs/>
                              <w:kern w:val="24"/>
                              <w:sz w:val="56"/>
                              <w:szCs w:val="56"/>
                              <w:rtl/>
                              <w:lang w:val="en-GB"/>
                            </w:rPr>
                            <w:t>نموذج تقييم الدورة</w:t>
                          </w:r>
                        </w:hyperlink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3B85AA2" w14:textId="77777777" w:rsidR="001E1BF1" w:rsidRPr="00031A31" w:rsidRDefault="001E1BF1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اسم المحاضر: ............................</w:t>
      </w:r>
    </w:p>
    <w:p w14:paraId="3279EBCB" w14:textId="77777777" w:rsidR="001E1BF1" w:rsidRPr="00031A31" w:rsidRDefault="00C70FC6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0D6FA5D4" wp14:editId="0F39666C">
            <wp:simplePos x="0" y="0"/>
            <wp:positionH relativeFrom="margin">
              <wp:posOffset>6312535</wp:posOffset>
            </wp:positionH>
            <wp:positionV relativeFrom="paragraph">
              <wp:posOffset>436880</wp:posOffset>
            </wp:positionV>
            <wp:extent cx="285750" cy="285750"/>
            <wp:effectExtent l="0" t="0" r="0" b="0"/>
            <wp:wrapSquare wrapText="bothSides"/>
            <wp:docPr id="1403023426" name="Picture 3" descr="Check list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heck list 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281AFDC0" wp14:editId="2E85714A">
            <wp:simplePos x="0" y="0"/>
            <wp:positionH relativeFrom="margin">
              <wp:posOffset>6312535</wp:posOffset>
            </wp:positionH>
            <wp:positionV relativeFrom="paragraph">
              <wp:posOffset>8255</wp:posOffset>
            </wp:positionV>
            <wp:extent cx="266700" cy="266700"/>
            <wp:effectExtent l="0" t="0" r="0" b="0"/>
            <wp:wrapSquare wrapText="bothSides"/>
            <wp:docPr id="1857382976" name="Picture 2" descr="Edu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ducation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E1BF1"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اسم الدورة: ............................</w:t>
      </w:r>
    </w:p>
    <w:p w14:paraId="0A5796A7" w14:textId="77777777" w:rsidR="001E1BF1" w:rsidRPr="00031A31" w:rsidRDefault="00C70FC6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5057E2BF" wp14:editId="4233B128">
            <wp:simplePos x="0" y="0"/>
            <wp:positionH relativeFrom="column">
              <wp:posOffset>6276975</wp:posOffset>
            </wp:positionH>
            <wp:positionV relativeFrom="paragraph">
              <wp:posOffset>403225</wp:posOffset>
            </wp:positionV>
            <wp:extent cx="371475" cy="371475"/>
            <wp:effectExtent l="0" t="0" r="9525" b="9525"/>
            <wp:wrapSquare wrapText="bothSides"/>
            <wp:docPr id="1993882384" name="Picture 4" descr="Checklist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hecklist 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E1BF1"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اسم معبئ التقييم (اختياري): ............................</w:t>
      </w:r>
    </w:p>
    <w:p w14:paraId="5D3B3838" w14:textId="77777777" w:rsidR="001E1BF1" w:rsidRPr="00031A31" w:rsidRDefault="001E1BF1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أرجو وضع درجة كالتالي أمام كل بند: ............................</w:t>
      </w:r>
    </w:p>
    <w:p w14:paraId="43E894FC" w14:textId="77777777" w:rsidR="001E1BF1" w:rsidRPr="00031A31" w:rsidRDefault="001E1BF1" w:rsidP="00031A31">
      <w:pPr>
        <w:jc w:val="center"/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</w:pP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 xml:space="preserve">1-ضعيف </w:t>
      </w:r>
      <w:r w:rsidR="00031A31" w:rsidRPr="00031A31">
        <w:rPr>
          <w:rFonts w:ascii="Sakkal Majalla" w:hAnsi="Sakkal Majalla" w:cs="Sakkal Majalla" w:hint="cs"/>
          <w:b/>
          <w:bCs/>
          <w:color w:val="168489"/>
          <w:sz w:val="34"/>
          <w:szCs w:val="34"/>
          <w:rtl/>
          <w:lang w:bidi="ar-EG"/>
        </w:rPr>
        <w:t>----</w:t>
      </w: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ab/>
        <w:t xml:space="preserve">2-مقبول   </w:t>
      </w: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ab/>
      </w:r>
      <w:r w:rsidR="00031A31" w:rsidRPr="00031A31">
        <w:rPr>
          <w:rFonts w:ascii="Sakkal Majalla" w:hAnsi="Sakkal Majalla" w:cs="Sakkal Majalla" w:hint="cs"/>
          <w:b/>
          <w:bCs/>
          <w:color w:val="168489"/>
          <w:sz w:val="34"/>
          <w:szCs w:val="34"/>
          <w:rtl/>
          <w:lang w:bidi="ar-EG"/>
        </w:rPr>
        <w:t>----</w:t>
      </w: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ab/>
        <w:t>3-جيد</w:t>
      </w: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ab/>
      </w:r>
      <w:r w:rsidR="00031A31" w:rsidRPr="00031A31">
        <w:rPr>
          <w:rFonts w:ascii="Sakkal Majalla" w:hAnsi="Sakkal Majalla" w:cs="Sakkal Majalla" w:hint="cs"/>
          <w:b/>
          <w:bCs/>
          <w:color w:val="168489"/>
          <w:sz w:val="34"/>
          <w:szCs w:val="34"/>
          <w:rtl/>
          <w:lang w:bidi="ar-EG"/>
        </w:rPr>
        <w:t xml:space="preserve">  ----</w:t>
      </w: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ab/>
        <w:t>4 -جيد جدا</w:t>
      </w: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ab/>
      </w:r>
      <w:r w:rsidR="00031A31" w:rsidRPr="00031A31">
        <w:rPr>
          <w:rFonts w:ascii="Sakkal Majalla" w:hAnsi="Sakkal Majalla" w:cs="Sakkal Majalla" w:hint="cs"/>
          <w:b/>
          <w:bCs/>
          <w:color w:val="168489"/>
          <w:sz w:val="34"/>
          <w:szCs w:val="34"/>
          <w:rtl/>
          <w:lang w:bidi="ar-EG"/>
        </w:rPr>
        <w:t>----</w:t>
      </w: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ab/>
        <w:t>5-ممتاز</w:t>
      </w:r>
    </w:p>
    <w:tbl>
      <w:tblPr>
        <w:tblpPr w:leftFromText="180" w:rightFromText="180" w:vertAnchor="text" w:tblpY="1"/>
        <w:tblOverlap w:val="never"/>
        <w:bidiVisual/>
        <w:tblW w:w="5000" w:type="pct"/>
        <w:tblBorders>
          <w:top w:val="thinThickSmallGap" w:sz="24" w:space="0" w:color="168489"/>
          <w:left w:val="thinThickSmallGap" w:sz="24" w:space="0" w:color="168489"/>
          <w:bottom w:val="thinThickSmallGap" w:sz="24" w:space="0" w:color="168489"/>
          <w:right w:val="thinThickSmallGap" w:sz="24" w:space="0" w:color="168489"/>
          <w:insideH w:val="single" w:sz="4" w:space="0" w:color="168489"/>
          <w:insideV w:val="single" w:sz="4" w:space="0" w:color="168489"/>
        </w:tblBorders>
        <w:shd w:val="clear" w:color="auto" w:fill="FBE4D5" w:themeFill="accent2" w:themeFillTint="33"/>
        <w:tblLook w:val="01E0" w:firstRow="1" w:lastRow="1" w:firstColumn="1" w:lastColumn="1" w:noHBand="0" w:noVBand="0"/>
      </w:tblPr>
      <w:tblGrid>
        <w:gridCol w:w="1482"/>
        <w:gridCol w:w="5744"/>
        <w:gridCol w:w="1482"/>
        <w:gridCol w:w="1668"/>
      </w:tblGrid>
      <w:tr w:rsidR="001E1BF1" w:rsidRPr="00605EF0" w14:paraId="06875404" w14:textId="77777777" w:rsidTr="00C70FC6">
        <w:tc>
          <w:tcPr>
            <w:tcW w:w="714" w:type="pct"/>
            <w:shd w:val="clear" w:color="auto" w:fill="F2F2F2" w:themeFill="background1" w:themeFillShade="F2"/>
            <w:vAlign w:val="center"/>
          </w:tcPr>
          <w:p w14:paraId="4CA85CD1" w14:textId="77777777"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البند</w:t>
            </w:r>
          </w:p>
        </w:tc>
        <w:tc>
          <w:tcPr>
            <w:tcW w:w="2768" w:type="pct"/>
            <w:shd w:val="clear" w:color="auto" w:fill="F2F2F2" w:themeFill="background1" w:themeFillShade="F2"/>
          </w:tcPr>
          <w:p w14:paraId="71FD8C86" w14:textId="77777777"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النقاط</w:t>
            </w:r>
          </w:p>
        </w:tc>
        <w:tc>
          <w:tcPr>
            <w:tcW w:w="714" w:type="pct"/>
            <w:shd w:val="clear" w:color="auto" w:fill="F2F2F2" w:themeFill="background1" w:themeFillShade="F2"/>
          </w:tcPr>
          <w:p w14:paraId="2704DF47" w14:textId="77777777"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الدرجة</w:t>
            </w:r>
          </w:p>
        </w:tc>
        <w:tc>
          <w:tcPr>
            <w:tcW w:w="804" w:type="pct"/>
            <w:shd w:val="clear" w:color="auto" w:fill="F2F2F2" w:themeFill="background1" w:themeFillShade="F2"/>
          </w:tcPr>
          <w:p w14:paraId="00F65E2B" w14:textId="77777777"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ملاحظات</w:t>
            </w:r>
          </w:p>
        </w:tc>
      </w:tr>
      <w:tr w:rsidR="001E1BF1" w:rsidRPr="00605EF0" w14:paraId="7AC3F627" w14:textId="77777777" w:rsidTr="00031A31">
        <w:tc>
          <w:tcPr>
            <w:tcW w:w="714" w:type="pct"/>
            <w:shd w:val="clear" w:color="auto" w:fill="auto"/>
            <w:vAlign w:val="center"/>
          </w:tcPr>
          <w:p w14:paraId="10AEE05E" w14:textId="77777777"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  <w:t>أولا:</w:t>
            </w:r>
          </w:p>
          <w:p w14:paraId="1FE23CFE" w14:textId="77777777"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  <w:t>التخطيط</w:t>
            </w:r>
          </w:p>
        </w:tc>
        <w:tc>
          <w:tcPr>
            <w:tcW w:w="2768" w:type="pct"/>
            <w:shd w:val="clear" w:color="auto" w:fill="FFFFFF" w:themeFill="background1"/>
          </w:tcPr>
          <w:p w14:paraId="454A9161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درجة التمكن من المادة والثقة بالنفس</w:t>
            </w:r>
          </w:p>
          <w:p w14:paraId="58B80FA0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مدى الترتيب وتناسق الخطبة</w:t>
            </w:r>
          </w:p>
          <w:p w14:paraId="283C61B7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وضوح الهدف وحسن اختيار الموضوع</w:t>
            </w:r>
          </w:p>
          <w:p w14:paraId="2F7D753C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مناسبة الحديث للجمهور</w:t>
            </w:r>
          </w:p>
        </w:tc>
        <w:tc>
          <w:tcPr>
            <w:tcW w:w="714" w:type="pct"/>
            <w:shd w:val="clear" w:color="auto" w:fill="FFFFFF" w:themeFill="background1"/>
          </w:tcPr>
          <w:p w14:paraId="7B074AC5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14:paraId="61CC6ECF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605EF0" w14:paraId="23728EEA" w14:textId="77777777" w:rsidTr="00031A31">
        <w:tc>
          <w:tcPr>
            <w:tcW w:w="714" w:type="pct"/>
            <w:shd w:val="clear" w:color="auto" w:fill="auto"/>
            <w:vAlign w:val="center"/>
          </w:tcPr>
          <w:p w14:paraId="4AC73924" w14:textId="77777777"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  <w:t>ثانيا:</w:t>
            </w:r>
          </w:p>
          <w:p w14:paraId="57E80766" w14:textId="77777777"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  <w:t>الإعداد</w:t>
            </w:r>
          </w:p>
        </w:tc>
        <w:tc>
          <w:tcPr>
            <w:tcW w:w="2768" w:type="pct"/>
            <w:shd w:val="clear" w:color="auto" w:fill="FFFFFF" w:themeFill="background1"/>
          </w:tcPr>
          <w:p w14:paraId="7B70AE6A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الاستفادة من الإمكانات المتوفرة في المكان</w:t>
            </w:r>
          </w:p>
          <w:p w14:paraId="2CE01AF6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وسائل الإيضاح كثيرة</w:t>
            </w:r>
          </w:p>
          <w:p w14:paraId="2C770BFC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وسائل الإيضاح معدة جيدا</w:t>
            </w:r>
          </w:p>
          <w:p w14:paraId="6E139A5C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وسائل الإيضاح متنوعة</w:t>
            </w:r>
          </w:p>
          <w:p w14:paraId="0115B722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عامل المحاضر مع وسائل الإيضاح جيد</w:t>
            </w:r>
          </w:p>
        </w:tc>
        <w:tc>
          <w:tcPr>
            <w:tcW w:w="714" w:type="pct"/>
            <w:shd w:val="clear" w:color="auto" w:fill="FFFFFF" w:themeFill="background1"/>
          </w:tcPr>
          <w:p w14:paraId="391F42A2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14:paraId="7F4C0BED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605EF0" w14:paraId="3C398210" w14:textId="77777777" w:rsidTr="00031A31">
        <w:tc>
          <w:tcPr>
            <w:tcW w:w="714" w:type="pct"/>
            <w:shd w:val="clear" w:color="auto" w:fill="auto"/>
            <w:vAlign w:val="center"/>
          </w:tcPr>
          <w:p w14:paraId="7CE17EBF" w14:textId="77777777"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  <w:t>ثالثا:</w:t>
            </w:r>
          </w:p>
          <w:p w14:paraId="71C85A1F" w14:textId="77777777"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  <w:t>تسلسل الحديث</w:t>
            </w:r>
          </w:p>
        </w:tc>
        <w:tc>
          <w:tcPr>
            <w:tcW w:w="2768" w:type="pct"/>
            <w:shd w:val="clear" w:color="auto" w:fill="FFFFFF" w:themeFill="background1"/>
          </w:tcPr>
          <w:p w14:paraId="2E365777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المقدمة قوية وواضحة وتشد الجمهور</w:t>
            </w:r>
          </w:p>
          <w:p w14:paraId="75C641F9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وضوح النقاط الرئيسية والفرعية</w:t>
            </w:r>
          </w:p>
          <w:p w14:paraId="51DDF42D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استعمال الاستشهادات بكثرة</w:t>
            </w:r>
          </w:p>
          <w:p w14:paraId="4AED52F7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المعلومات جديدة ومفيدة ومقنعة</w:t>
            </w:r>
          </w:p>
          <w:p w14:paraId="0D94A7CC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 xml:space="preserve">الخاتمة قوية وواضحة ومؤثرة </w:t>
            </w:r>
          </w:p>
        </w:tc>
        <w:tc>
          <w:tcPr>
            <w:tcW w:w="714" w:type="pct"/>
            <w:shd w:val="clear" w:color="auto" w:fill="FFFFFF" w:themeFill="background1"/>
          </w:tcPr>
          <w:p w14:paraId="1AF5FD53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14:paraId="6A04262D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</w:tbl>
    <w:p w14:paraId="053F6101" w14:textId="77777777" w:rsidR="000F243F" w:rsidRDefault="000F243F">
      <w:r>
        <w:br w:type="page"/>
      </w:r>
    </w:p>
    <w:tbl>
      <w:tblPr>
        <w:tblpPr w:leftFromText="180" w:rightFromText="180" w:vertAnchor="text" w:tblpY="1"/>
        <w:tblOverlap w:val="never"/>
        <w:bidiVisual/>
        <w:tblW w:w="5000" w:type="pct"/>
        <w:tblBorders>
          <w:top w:val="thinThickSmallGap" w:sz="24" w:space="0" w:color="168489"/>
          <w:left w:val="thinThickSmallGap" w:sz="24" w:space="0" w:color="168489"/>
          <w:bottom w:val="thinThickSmallGap" w:sz="24" w:space="0" w:color="168489"/>
          <w:right w:val="thinThickSmallGap" w:sz="24" w:space="0" w:color="168489"/>
          <w:insideH w:val="single" w:sz="4" w:space="0" w:color="168489"/>
          <w:insideV w:val="single" w:sz="4" w:space="0" w:color="168489"/>
        </w:tblBorders>
        <w:shd w:val="clear" w:color="auto" w:fill="FBE4D5" w:themeFill="accent2" w:themeFillTint="33"/>
        <w:tblLook w:val="01E0" w:firstRow="1" w:lastRow="1" w:firstColumn="1" w:lastColumn="1" w:noHBand="0" w:noVBand="0"/>
      </w:tblPr>
      <w:tblGrid>
        <w:gridCol w:w="1482"/>
        <w:gridCol w:w="5744"/>
        <w:gridCol w:w="1482"/>
        <w:gridCol w:w="1668"/>
      </w:tblGrid>
      <w:tr w:rsidR="001E1BF1" w:rsidRPr="00605EF0" w14:paraId="6C4DAF75" w14:textId="77777777" w:rsidTr="00031A31">
        <w:tc>
          <w:tcPr>
            <w:tcW w:w="714" w:type="pct"/>
            <w:shd w:val="clear" w:color="auto" w:fill="auto"/>
            <w:vAlign w:val="center"/>
          </w:tcPr>
          <w:p w14:paraId="6B7917E3" w14:textId="77777777" w:rsidR="001E1BF1" w:rsidRPr="00031A31" w:rsidRDefault="001E1BF1" w:rsidP="00031A31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  <w:lastRenderedPageBreak/>
              <w:t>رابعا:</w:t>
            </w:r>
          </w:p>
          <w:p w14:paraId="1F9645F8" w14:textId="77777777" w:rsidR="001E1BF1" w:rsidRPr="00031A31" w:rsidRDefault="001E1BF1" w:rsidP="000F243F">
            <w:pPr>
              <w:keepNext/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  <w:t>الإلقاء</w:t>
            </w:r>
          </w:p>
        </w:tc>
        <w:tc>
          <w:tcPr>
            <w:tcW w:w="2768" w:type="pct"/>
            <w:shd w:val="clear" w:color="auto" w:fill="FFFFFF" w:themeFill="background1"/>
          </w:tcPr>
          <w:p w14:paraId="63070126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المظهر العام لائق</w:t>
            </w:r>
          </w:p>
          <w:p w14:paraId="1EC408A4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الوقوف والمشي فعال</w:t>
            </w:r>
          </w:p>
          <w:p w14:paraId="618C3C64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حركات اليدين مناسبة وفعالة</w:t>
            </w:r>
          </w:p>
          <w:p w14:paraId="5BF5A6BD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تعابير الوجه مناسبة وفعالة</w:t>
            </w:r>
          </w:p>
          <w:p w14:paraId="7A0A7567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نظرات العينين موزعة جيدا</w:t>
            </w:r>
          </w:p>
          <w:p w14:paraId="7E46DAF6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طبقات الصوت وتعبيراته فعالة</w:t>
            </w:r>
          </w:p>
          <w:p w14:paraId="7F4B1AF4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الوقفات بين الكلمات والجمل صحيحة </w:t>
            </w:r>
          </w:p>
          <w:p w14:paraId="7F561220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الابتسامة والفكاهة والمرح</w:t>
            </w:r>
          </w:p>
          <w:p w14:paraId="24024FD6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اللغة بسيطة ومناسبة والجمل قصيرة</w:t>
            </w:r>
          </w:p>
          <w:p w14:paraId="07BD821D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الانتقال فعال بين النقاط الرئيسية والفرعية</w:t>
            </w:r>
          </w:p>
        </w:tc>
        <w:tc>
          <w:tcPr>
            <w:tcW w:w="714" w:type="pct"/>
            <w:shd w:val="clear" w:color="auto" w:fill="FFFFFF" w:themeFill="background1"/>
          </w:tcPr>
          <w:p w14:paraId="0C353CF3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14:paraId="716FE268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605EF0" w14:paraId="3CACD403" w14:textId="77777777" w:rsidTr="00031A31">
        <w:tc>
          <w:tcPr>
            <w:tcW w:w="714" w:type="pct"/>
            <w:shd w:val="clear" w:color="auto" w:fill="auto"/>
            <w:vAlign w:val="center"/>
          </w:tcPr>
          <w:p w14:paraId="7B51091F" w14:textId="77777777"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  <w:t>خامسا:</w:t>
            </w:r>
          </w:p>
          <w:p w14:paraId="6ED7E092" w14:textId="77777777"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  <w:t>تقييم الأداء والختام</w:t>
            </w:r>
          </w:p>
        </w:tc>
        <w:tc>
          <w:tcPr>
            <w:tcW w:w="2768" w:type="pct"/>
            <w:shd w:val="clear" w:color="auto" w:fill="FFFFFF" w:themeFill="background1"/>
          </w:tcPr>
          <w:p w14:paraId="6ACF3A0C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الالتزام بالوقت ضمن المعقول</w:t>
            </w:r>
          </w:p>
          <w:p w14:paraId="2AF2C5B0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انتباه ومشاركة الجمهور مستمرة</w:t>
            </w:r>
          </w:p>
          <w:p w14:paraId="3E96B6FF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إدارة الأسئلة والنقاش بفعالية</w:t>
            </w:r>
          </w:p>
          <w:p w14:paraId="36F7281C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استماع المحاضرة للجمهور</w:t>
            </w:r>
          </w:p>
          <w:p w14:paraId="42CA7AFC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إدارة المشاكل والمقاطعات والإزعاج</w:t>
            </w:r>
          </w:p>
        </w:tc>
        <w:tc>
          <w:tcPr>
            <w:tcW w:w="714" w:type="pct"/>
            <w:shd w:val="clear" w:color="auto" w:fill="FFFFFF" w:themeFill="background1"/>
          </w:tcPr>
          <w:p w14:paraId="6CDCF3F4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14:paraId="7387D2BF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</w:tbl>
    <w:p w14:paraId="4D4E3CD9" w14:textId="77777777" w:rsidR="00301274" w:rsidRDefault="00301274" w:rsidP="00301274">
      <w:pPr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</w:pPr>
    </w:p>
    <w:p w14:paraId="4D812ECB" w14:textId="77777777" w:rsidR="00301274" w:rsidRPr="00396038" w:rsidRDefault="00301274" w:rsidP="00301274">
      <w:pPr>
        <w:bidi w:val="0"/>
        <w:spacing w:after="160" w:line="259" w:lineRule="auto"/>
        <w:jc w:val="left"/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</w:pPr>
      <w:r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  <w:br w:type="page"/>
      </w:r>
    </w:p>
    <w:p w14:paraId="6FECF30A" w14:textId="77777777" w:rsidR="00031A31" w:rsidRDefault="00031A31" w:rsidP="001E1BF1">
      <w:pPr>
        <w:jc w:val="center"/>
        <w:rPr>
          <w:rtl/>
        </w:rPr>
      </w:pPr>
      <w:r w:rsidRPr="0090459D">
        <w:rPr>
          <w:noProof/>
          <w:lang w:bidi="ar-SY"/>
        </w:rPr>
        <w:lastRenderedPageBreak/>
        <mc:AlternateContent>
          <mc:Choice Requires="wpg">
            <w:drawing>
              <wp:inline distT="0" distB="0" distL="0" distR="0" wp14:anchorId="383E6F7D" wp14:editId="4E47EF38">
                <wp:extent cx="5633504" cy="593062"/>
                <wp:effectExtent l="0" t="0" r="5715" b="0"/>
                <wp:docPr id="891809371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504" cy="593062"/>
                          <a:chOff x="0" y="0"/>
                          <a:chExt cx="7979822" cy="593062"/>
                        </a:xfrm>
                      </wpg:grpSpPr>
                      <wps:wsp>
                        <wps:cNvPr id="776546771" name="Rectangle 776546771"/>
                        <wps:cNvSpPr/>
                        <wps:spPr>
                          <a:xfrm>
                            <a:off x="0" y="0"/>
                            <a:ext cx="7979822" cy="523514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742231333" name="Rectangle 742231333"/>
                        <wps:cNvSpPr/>
                        <wps:spPr>
                          <a:xfrm>
                            <a:off x="0" y="453967"/>
                            <a:ext cx="7979822" cy="139095"/>
                          </a:xfrm>
                          <a:prstGeom prst="rect">
                            <a:avLst/>
                          </a:prstGeom>
                          <a:solidFill>
                            <a:srgbClr val="16848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76568357" name="TextBox 7"/>
                        <wps:cNvSpPr txBox="1"/>
                        <wps:spPr>
                          <a:xfrm>
                            <a:off x="1796583" y="0"/>
                            <a:ext cx="4386580" cy="5365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1B372DD" w14:textId="5C6B1025" w:rsidR="00031A31" w:rsidRPr="00031A31" w:rsidRDefault="00B15288" w:rsidP="00031A31">
                              <w:pPr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  <w:lang w:val="en-GB"/>
                                </w:rPr>
                              </w:pPr>
                              <w:hyperlink r:id="rId15" w:history="1">
                                <w:r w:rsidR="00031A31" w:rsidRPr="00B15288">
                                  <w:rPr>
                                    <w:rStyle w:val="Hyperlink"/>
                                    <w:rFonts w:ascii="Adobe Arabic" w:hAnsi="Adobe Arabic" w:cs="Adobe Arabic" w:hint="cs"/>
                                    <w:b/>
                                    <w:bCs/>
                                    <w:kern w:val="24"/>
                                    <w:sz w:val="56"/>
                                    <w:szCs w:val="56"/>
                                    <w:rtl/>
                                    <w:lang w:val="en-GB"/>
                                  </w:rPr>
                                  <w:t>نموذج التقييم العام</w:t>
                                </w:r>
                              </w:hyperlink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83E6F7D" id="_x0000_s1058" style="width:443.6pt;height:46.7pt;mso-position-horizontal-relative:char;mso-position-vertical-relative:line" coordsize="79798,5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">
                <v:rect id="Rectangle 776546771" o:spid="_x0000_s1059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" fillcolor="#f2f2f2 [3052]" stroked="f" strokeweight="1pt"/>
                <v:rect id="Rectangle 742231333" o:spid="_x0000_s1060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" fillcolor="#168489" stroked="f" strokeweight="1pt"/>
                <v:shape id="TextBox 7" o:spid="_x0000_s1061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" filled="f" stroked="f">
                  <v:textbox>
                    <w:txbxContent>
                      <w:p w14:paraId="21B372DD" w14:textId="5C6B1025" w:rsidR="00031A31" w:rsidRPr="00031A31" w:rsidRDefault="00B15288" w:rsidP="00031A31">
                        <w:pPr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  <w:lang w:val="en-GB"/>
                          </w:rPr>
                        </w:pPr>
                        <w:hyperlink r:id="rId16" w:history="1">
                          <w:r w:rsidR="00031A31" w:rsidRPr="00B15288">
                            <w:rPr>
                              <w:rStyle w:val="Hyperlink"/>
                              <w:rFonts w:ascii="Adobe Arabic" w:hAnsi="Adobe Arabic" w:cs="Adobe Arabic" w:hint="cs"/>
                              <w:b/>
                              <w:bCs/>
                              <w:kern w:val="24"/>
                              <w:sz w:val="56"/>
                              <w:szCs w:val="56"/>
                              <w:rtl/>
                              <w:lang w:val="en-GB"/>
                            </w:rPr>
                            <w:t>نموذج التقييم العام</w:t>
                          </w:r>
                        </w:hyperlink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034C9E8" w14:textId="77777777" w:rsidR="001E1BF1" w:rsidRPr="00031A31" w:rsidRDefault="00C70FC6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38B104E5" wp14:editId="7A159EF4">
            <wp:simplePos x="0" y="0"/>
            <wp:positionH relativeFrom="margin">
              <wp:posOffset>6312535</wp:posOffset>
            </wp:positionH>
            <wp:positionV relativeFrom="paragraph">
              <wp:posOffset>9525</wp:posOffset>
            </wp:positionV>
            <wp:extent cx="333375" cy="333375"/>
            <wp:effectExtent l="0" t="0" r="9525" b="9525"/>
            <wp:wrapSquare wrapText="bothSides"/>
            <wp:docPr id="221994164" name="Picture 1" descr="Learn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earni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E1BF1"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اسم البرنامج:</w:t>
      </w:r>
    </w:p>
    <w:p w14:paraId="3432AC1D" w14:textId="77777777" w:rsidR="001E1BF1" w:rsidRPr="00031A31" w:rsidRDefault="00C70FC6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>
        <w:rPr>
          <w:noProof/>
        </w:rPr>
        <w:drawing>
          <wp:anchor distT="0" distB="0" distL="114300" distR="114300" simplePos="0" relativeHeight="251668480" behindDoc="0" locked="0" layoutInCell="1" allowOverlap="1" wp14:anchorId="2A7FE7B6" wp14:editId="07E8E858">
            <wp:simplePos x="0" y="0"/>
            <wp:positionH relativeFrom="column">
              <wp:posOffset>6352540</wp:posOffset>
            </wp:positionH>
            <wp:positionV relativeFrom="paragraph">
              <wp:posOffset>455930</wp:posOffset>
            </wp:positionV>
            <wp:extent cx="257175" cy="257175"/>
            <wp:effectExtent l="0" t="0" r="9525" b="9525"/>
            <wp:wrapSquare wrapText="bothSides"/>
            <wp:docPr id="1680598595" name="Picture 5" descr="Training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Training 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0D26266D" wp14:editId="0B9CEEC1">
            <wp:simplePos x="0" y="0"/>
            <wp:positionH relativeFrom="margin">
              <wp:posOffset>6379210</wp:posOffset>
            </wp:positionH>
            <wp:positionV relativeFrom="paragraph">
              <wp:posOffset>9525</wp:posOffset>
            </wp:positionV>
            <wp:extent cx="266700" cy="266700"/>
            <wp:effectExtent l="0" t="0" r="9525" b="0"/>
            <wp:wrapSquare wrapText="bothSides"/>
            <wp:docPr id="2051864788" name="Picture 2" descr="Edu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ducation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E1BF1"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اسم المحاضر:</w:t>
      </w:r>
    </w:p>
    <w:p w14:paraId="17019E7E" w14:textId="77777777" w:rsidR="001E1BF1" w:rsidRPr="00031A31" w:rsidRDefault="00C70FC6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>
        <w:rPr>
          <w:noProof/>
        </w:rPr>
        <w:drawing>
          <wp:anchor distT="0" distB="0" distL="114300" distR="114300" simplePos="0" relativeHeight="251669504" behindDoc="0" locked="0" layoutInCell="1" allowOverlap="1" wp14:anchorId="1E801CB6" wp14:editId="33DA273E">
            <wp:simplePos x="0" y="0"/>
            <wp:positionH relativeFrom="margin">
              <wp:align>right</wp:align>
            </wp:positionH>
            <wp:positionV relativeFrom="paragraph">
              <wp:posOffset>450850</wp:posOffset>
            </wp:positionV>
            <wp:extent cx="295275" cy="295275"/>
            <wp:effectExtent l="0" t="0" r="9525" b="9525"/>
            <wp:wrapSquare wrapText="bothSides"/>
            <wp:docPr id="926707960" name="Picture 6" descr="Presentation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Presentation 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E1BF1"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اسم المشارك:</w:t>
      </w:r>
    </w:p>
    <w:p w14:paraId="342A05F7" w14:textId="77777777" w:rsidR="001E1BF1" w:rsidRPr="00031A31" w:rsidRDefault="00C70FC6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 wp14:anchorId="5320470B" wp14:editId="185262D1">
            <wp:simplePos x="0" y="0"/>
            <wp:positionH relativeFrom="margin">
              <wp:posOffset>6381750</wp:posOffset>
            </wp:positionH>
            <wp:positionV relativeFrom="paragraph">
              <wp:posOffset>455930</wp:posOffset>
            </wp:positionV>
            <wp:extent cx="257175" cy="257175"/>
            <wp:effectExtent l="0" t="0" r="9525" b="9525"/>
            <wp:wrapSquare wrapText="bothSides"/>
            <wp:docPr id="990340004" name="Picture 7" descr="Check mark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heck mark 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E1BF1"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الشركة / الجهة:</w:t>
      </w:r>
    </w:p>
    <w:p w14:paraId="4B33A56E" w14:textId="05665767" w:rsidR="001E1BF1" w:rsidRPr="00031A31" w:rsidRDefault="00B15288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hyperlink r:id="rId20" w:history="1">
        <w:r w:rsidR="001E1BF1" w:rsidRPr="00B15288">
          <w:rPr>
            <w:rStyle w:val="Hyperlink"/>
            <w:rFonts w:ascii="Sakkal Majalla" w:hAnsi="Sakkal Majalla" w:cs="Sakkal Majalla"/>
            <w:b/>
            <w:bCs/>
            <w:sz w:val="34"/>
            <w:szCs w:val="34"/>
            <w:rtl/>
            <w:lang w:bidi="ar-EG"/>
          </w:rPr>
          <w:t xml:space="preserve">الرجاء وضع علامة </w:t>
        </w:r>
        <w:r w:rsidR="00605EF0" w:rsidRPr="00B15288">
          <w:rPr>
            <w:rStyle w:val="Hyperlink"/>
            <w:rFonts w:ascii="Sakkal Majalla" w:hAnsi="Sakkal Majalla" w:cs="Sakkal Majalla"/>
            <w:b/>
            <w:bCs/>
            <w:sz w:val="34"/>
            <w:szCs w:val="34"/>
            <w:lang w:bidi="ar-EG"/>
          </w:rPr>
          <w:sym w:font="Wingdings" w:char="F0FC"/>
        </w:r>
        <w:r w:rsidR="001E1BF1" w:rsidRPr="00B15288">
          <w:rPr>
            <w:rStyle w:val="Hyperlink"/>
            <w:rFonts w:ascii="Sakkal Majalla" w:hAnsi="Sakkal Majalla" w:cs="Sakkal Majalla"/>
            <w:b/>
            <w:bCs/>
            <w:sz w:val="34"/>
            <w:szCs w:val="34"/>
            <w:rtl/>
            <w:lang w:bidi="ar-EG"/>
          </w:rPr>
          <w:t xml:space="preserve"> </w:t>
        </w:r>
        <w:r w:rsidR="00605EF0" w:rsidRPr="00B15288">
          <w:rPr>
            <w:rStyle w:val="Hyperlink"/>
            <w:rFonts w:ascii="Sakkal Majalla" w:hAnsi="Sakkal Majalla" w:cs="Sakkal Majalla" w:hint="cs"/>
            <w:b/>
            <w:bCs/>
            <w:sz w:val="34"/>
            <w:szCs w:val="34"/>
            <w:rtl/>
            <w:lang w:bidi="ar-EG"/>
          </w:rPr>
          <w:t>في</w:t>
        </w:r>
        <w:r w:rsidR="001E1BF1" w:rsidRPr="00B15288">
          <w:rPr>
            <w:rStyle w:val="Hyperlink"/>
            <w:rFonts w:ascii="Sakkal Majalla" w:hAnsi="Sakkal Majalla" w:cs="Sakkal Majalla"/>
            <w:b/>
            <w:bCs/>
            <w:sz w:val="34"/>
            <w:szCs w:val="34"/>
            <w:rtl/>
            <w:lang w:bidi="ar-EG"/>
          </w:rPr>
          <w:t xml:space="preserve"> (المربع) الذي يتوافق مع رأيك وقناعتك الشخصية</w:t>
        </w:r>
      </w:hyperlink>
    </w:p>
    <w:tbl>
      <w:tblPr>
        <w:bidiVisual/>
        <w:tblW w:w="4859" w:type="pct"/>
        <w:tblInd w:w="150" w:type="dxa"/>
        <w:tblBorders>
          <w:top w:val="thinThickSmallGap" w:sz="24" w:space="0" w:color="168489"/>
          <w:left w:val="thinThickSmallGap" w:sz="24" w:space="0" w:color="168489"/>
          <w:bottom w:val="thinThickSmallGap" w:sz="24" w:space="0" w:color="168489"/>
          <w:right w:val="thinThickSmallGap" w:sz="24" w:space="0" w:color="168489"/>
          <w:insideH w:val="single" w:sz="4" w:space="0" w:color="168489"/>
          <w:insideV w:val="single" w:sz="4" w:space="0" w:color="168489"/>
        </w:tblBorders>
        <w:tblLook w:val="01E0" w:firstRow="1" w:lastRow="1" w:firstColumn="1" w:lastColumn="1" w:noHBand="0" w:noVBand="0"/>
      </w:tblPr>
      <w:tblGrid>
        <w:gridCol w:w="4974"/>
        <w:gridCol w:w="1070"/>
        <w:gridCol w:w="1084"/>
        <w:gridCol w:w="959"/>
        <w:gridCol w:w="1223"/>
        <w:gridCol w:w="773"/>
      </w:tblGrid>
      <w:tr w:rsidR="001E1BF1" w:rsidRPr="00301274" w14:paraId="5D9424C3" w14:textId="77777777" w:rsidTr="00031A31">
        <w:tc>
          <w:tcPr>
            <w:tcW w:w="2470" w:type="pct"/>
            <w:shd w:val="clear" w:color="auto" w:fill="auto"/>
          </w:tcPr>
          <w:p w14:paraId="175E387E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التنظيم الإداري للبرامج</w:t>
            </w:r>
          </w:p>
        </w:tc>
        <w:tc>
          <w:tcPr>
            <w:tcW w:w="534" w:type="pct"/>
            <w:shd w:val="clear" w:color="auto" w:fill="auto"/>
          </w:tcPr>
          <w:p w14:paraId="14A9F0D9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ضعيف</w:t>
            </w:r>
          </w:p>
        </w:tc>
        <w:tc>
          <w:tcPr>
            <w:tcW w:w="541" w:type="pct"/>
            <w:shd w:val="clear" w:color="auto" w:fill="auto"/>
          </w:tcPr>
          <w:p w14:paraId="56897BB7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متوسط</w:t>
            </w:r>
          </w:p>
        </w:tc>
        <w:tc>
          <w:tcPr>
            <w:tcW w:w="479" w:type="pct"/>
            <w:shd w:val="clear" w:color="auto" w:fill="auto"/>
          </w:tcPr>
          <w:p w14:paraId="735BEEDF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</w:t>
            </w:r>
          </w:p>
        </w:tc>
        <w:tc>
          <w:tcPr>
            <w:tcW w:w="610" w:type="pct"/>
            <w:shd w:val="clear" w:color="auto" w:fill="auto"/>
          </w:tcPr>
          <w:p w14:paraId="28E7E796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 جدا</w:t>
            </w:r>
          </w:p>
        </w:tc>
        <w:tc>
          <w:tcPr>
            <w:tcW w:w="365" w:type="pct"/>
            <w:shd w:val="clear" w:color="auto" w:fill="auto"/>
          </w:tcPr>
          <w:p w14:paraId="63AC21A8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ممتاز</w:t>
            </w:r>
          </w:p>
        </w:tc>
      </w:tr>
      <w:tr w:rsidR="001E1BF1" w:rsidRPr="00301274" w14:paraId="08F37378" w14:textId="77777777" w:rsidTr="00031A31">
        <w:tc>
          <w:tcPr>
            <w:tcW w:w="2470" w:type="pct"/>
            <w:shd w:val="clear" w:color="auto" w:fill="auto"/>
          </w:tcPr>
          <w:p w14:paraId="17533AEA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تاريخ عقد البرنامج</w:t>
            </w:r>
          </w:p>
          <w:p w14:paraId="6F07CFF6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مدة تنفيذ البرنامج</w:t>
            </w:r>
          </w:p>
          <w:p w14:paraId="19C20FF9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عدد ساعات التدريب اليومية</w:t>
            </w:r>
          </w:p>
          <w:p w14:paraId="44EB83D2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قاعة التدريب (السعة / الإضاءة)</w:t>
            </w:r>
          </w:p>
          <w:p w14:paraId="1A2CEA41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خدمات التغذية</w:t>
            </w:r>
          </w:p>
          <w:p w14:paraId="482386B8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الاستراحات</w:t>
            </w:r>
          </w:p>
          <w:p w14:paraId="15F42926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تجانس المتدربين علميا</w:t>
            </w:r>
          </w:p>
          <w:p w14:paraId="52DB4449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وسائل العرض التدريبية</w:t>
            </w:r>
          </w:p>
          <w:p w14:paraId="40D7882D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المادة العلمية</w:t>
            </w:r>
          </w:p>
        </w:tc>
        <w:tc>
          <w:tcPr>
            <w:tcW w:w="534" w:type="pct"/>
            <w:shd w:val="clear" w:color="auto" w:fill="auto"/>
          </w:tcPr>
          <w:p w14:paraId="278FF027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41" w:type="pct"/>
            <w:shd w:val="clear" w:color="auto" w:fill="auto"/>
          </w:tcPr>
          <w:p w14:paraId="57FCDEC9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479" w:type="pct"/>
            <w:shd w:val="clear" w:color="auto" w:fill="auto"/>
          </w:tcPr>
          <w:p w14:paraId="1AFB9DF6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610" w:type="pct"/>
            <w:shd w:val="clear" w:color="auto" w:fill="auto"/>
          </w:tcPr>
          <w:p w14:paraId="41E7B125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365" w:type="pct"/>
            <w:shd w:val="clear" w:color="auto" w:fill="auto"/>
          </w:tcPr>
          <w:p w14:paraId="7083BCEB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301274" w14:paraId="131BC9BD" w14:textId="77777777" w:rsidTr="00031A31">
        <w:trPr>
          <w:trHeight w:val="310"/>
        </w:trPr>
        <w:tc>
          <w:tcPr>
            <w:tcW w:w="2470" w:type="pct"/>
            <w:shd w:val="clear" w:color="auto" w:fill="auto"/>
          </w:tcPr>
          <w:p w14:paraId="7EA16BE0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المحتوى العلمي والأهداف</w:t>
            </w:r>
          </w:p>
        </w:tc>
        <w:tc>
          <w:tcPr>
            <w:tcW w:w="534" w:type="pct"/>
            <w:shd w:val="clear" w:color="auto" w:fill="auto"/>
          </w:tcPr>
          <w:p w14:paraId="11B473CD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ضعيف</w:t>
            </w:r>
          </w:p>
        </w:tc>
        <w:tc>
          <w:tcPr>
            <w:tcW w:w="541" w:type="pct"/>
            <w:shd w:val="clear" w:color="auto" w:fill="auto"/>
          </w:tcPr>
          <w:p w14:paraId="52CB4A07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متوسط</w:t>
            </w:r>
          </w:p>
        </w:tc>
        <w:tc>
          <w:tcPr>
            <w:tcW w:w="479" w:type="pct"/>
            <w:shd w:val="clear" w:color="auto" w:fill="auto"/>
          </w:tcPr>
          <w:p w14:paraId="5BE3BE1E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</w:t>
            </w:r>
          </w:p>
        </w:tc>
        <w:tc>
          <w:tcPr>
            <w:tcW w:w="610" w:type="pct"/>
            <w:shd w:val="clear" w:color="auto" w:fill="auto"/>
          </w:tcPr>
          <w:p w14:paraId="4B015AFE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 جدا</w:t>
            </w:r>
          </w:p>
        </w:tc>
        <w:tc>
          <w:tcPr>
            <w:tcW w:w="365" w:type="pct"/>
            <w:shd w:val="clear" w:color="auto" w:fill="auto"/>
          </w:tcPr>
          <w:p w14:paraId="0E0C90CD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ممتاز</w:t>
            </w:r>
          </w:p>
        </w:tc>
      </w:tr>
      <w:tr w:rsidR="001E1BF1" w:rsidRPr="00301274" w14:paraId="64ED59CD" w14:textId="77777777" w:rsidTr="00031A31">
        <w:tc>
          <w:tcPr>
            <w:tcW w:w="2470" w:type="pct"/>
            <w:shd w:val="clear" w:color="auto" w:fill="auto"/>
          </w:tcPr>
          <w:p w14:paraId="2C171328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توافق اهداف البرنامج مع احتياجاتك</w:t>
            </w:r>
          </w:p>
          <w:p w14:paraId="0C46A18D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المحتوى العلمي للبرنامج</w:t>
            </w:r>
          </w:p>
          <w:p w14:paraId="0CB064A9" w14:textId="77777777" w:rsidR="00605EF0" w:rsidRPr="00605EF0" w:rsidRDefault="00605EF0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34" w:type="pct"/>
            <w:shd w:val="clear" w:color="auto" w:fill="auto"/>
          </w:tcPr>
          <w:p w14:paraId="661250FA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41" w:type="pct"/>
            <w:shd w:val="clear" w:color="auto" w:fill="auto"/>
          </w:tcPr>
          <w:p w14:paraId="67B97FC1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479" w:type="pct"/>
            <w:shd w:val="clear" w:color="auto" w:fill="auto"/>
          </w:tcPr>
          <w:p w14:paraId="5266EF65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610" w:type="pct"/>
            <w:shd w:val="clear" w:color="auto" w:fill="auto"/>
          </w:tcPr>
          <w:p w14:paraId="51FADF31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365" w:type="pct"/>
            <w:shd w:val="clear" w:color="auto" w:fill="auto"/>
          </w:tcPr>
          <w:p w14:paraId="20512B0D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301274" w14:paraId="38B44878" w14:textId="77777777" w:rsidTr="00031A31">
        <w:tc>
          <w:tcPr>
            <w:tcW w:w="2470" w:type="pct"/>
            <w:shd w:val="clear" w:color="auto" w:fill="auto"/>
          </w:tcPr>
          <w:p w14:paraId="009B03A4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أساليب التدريب المستخدمة</w:t>
            </w:r>
          </w:p>
        </w:tc>
        <w:tc>
          <w:tcPr>
            <w:tcW w:w="534" w:type="pct"/>
            <w:shd w:val="clear" w:color="auto" w:fill="auto"/>
          </w:tcPr>
          <w:p w14:paraId="55E748D9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ضعيف</w:t>
            </w:r>
          </w:p>
        </w:tc>
        <w:tc>
          <w:tcPr>
            <w:tcW w:w="541" w:type="pct"/>
            <w:shd w:val="clear" w:color="auto" w:fill="auto"/>
          </w:tcPr>
          <w:p w14:paraId="24E2955C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متوسط</w:t>
            </w:r>
          </w:p>
        </w:tc>
        <w:tc>
          <w:tcPr>
            <w:tcW w:w="479" w:type="pct"/>
            <w:shd w:val="clear" w:color="auto" w:fill="auto"/>
          </w:tcPr>
          <w:p w14:paraId="2388B846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</w:t>
            </w:r>
          </w:p>
        </w:tc>
        <w:tc>
          <w:tcPr>
            <w:tcW w:w="610" w:type="pct"/>
            <w:shd w:val="clear" w:color="auto" w:fill="auto"/>
          </w:tcPr>
          <w:p w14:paraId="4F1224B4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 جدا</w:t>
            </w:r>
          </w:p>
        </w:tc>
        <w:tc>
          <w:tcPr>
            <w:tcW w:w="365" w:type="pct"/>
            <w:shd w:val="clear" w:color="auto" w:fill="auto"/>
          </w:tcPr>
          <w:p w14:paraId="0616EDFA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ممتاز</w:t>
            </w:r>
          </w:p>
        </w:tc>
      </w:tr>
      <w:tr w:rsidR="001E1BF1" w:rsidRPr="00301274" w14:paraId="53103E19" w14:textId="77777777" w:rsidTr="00031A31">
        <w:tc>
          <w:tcPr>
            <w:tcW w:w="2470" w:type="pct"/>
            <w:shd w:val="clear" w:color="auto" w:fill="auto"/>
          </w:tcPr>
          <w:p w14:paraId="774CE35B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أساليب التدريب التي أتبعت</w:t>
            </w:r>
          </w:p>
          <w:p w14:paraId="5BBB0A00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 xml:space="preserve">الموازنة بين الجانب النظري والتطبيقي </w:t>
            </w:r>
          </w:p>
          <w:p w14:paraId="317B8A3A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استخدام وسائل الإيضاح مع التدريب</w:t>
            </w:r>
          </w:p>
        </w:tc>
        <w:tc>
          <w:tcPr>
            <w:tcW w:w="534" w:type="pct"/>
            <w:shd w:val="clear" w:color="auto" w:fill="auto"/>
          </w:tcPr>
          <w:p w14:paraId="6B729FF2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41" w:type="pct"/>
            <w:shd w:val="clear" w:color="auto" w:fill="auto"/>
          </w:tcPr>
          <w:p w14:paraId="276EEEB1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479" w:type="pct"/>
            <w:shd w:val="clear" w:color="auto" w:fill="auto"/>
          </w:tcPr>
          <w:p w14:paraId="65C7C5CE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610" w:type="pct"/>
            <w:shd w:val="clear" w:color="auto" w:fill="auto"/>
          </w:tcPr>
          <w:p w14:paraId="3BFC50F2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365" w:type="pct"/>
            <w:shd w:val="clear" w:color="auto" w:fill="auto"/>
          </w:tcPr>
          <w:p w14:paraId="59BA16F9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301274" w14:paraId="4B848043" w14:textId="77777777" w:rsidTr="00031A31">
        <w:tc>
          <w:tcPr>
            <w:tcW w:w="2470" w:type="pct"/>
            <w:shd w:val="clear" w:color="auto" w:fill="auto"/>
          </w:tcPr>
          <w:p w14:paraId="312B37A6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المدرب (المحاضر)</w:t>
            </w:r>
          </w:p>
        </w:tc>
        <w:tc>
          <w:tcPr>
            <w:tcW w:w="534" w:type="pct"/>
            <w:shd w:val="clear" w:color="auto" w:fill="auto"/>
          </w:tcPr>
          <w:p w14:paraId="6202AABA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ضعيف</w:t>
            </w:r>
          </w:p>
        </w:tc>
        <w:tc>
          <w:tcPr>
            <w:tcW w:w="541" w:type="pct"/>
            <w:shd w:val="clear" w:color="auto" w:fill="auto"/>
          </w:tcPr>
          <w:p w14:paraId="1B5C9018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متوسط</w:t>
            </w:r>
          </w:p>
        </w:tc>
        <w:tc>
          <w:tcPr>
            <w:tcW w:w="479" w:type="pct"/>
            <w:shd w:val="clear" w:color="auto" w:fill="auto"/>
          </w:tcPr>
          <w:p w14:paraId="4910991F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</w:t>
            </w:r>
          </w:p>
        </w:tc>
        <w:tc>
          <w:tcPr>
            <w:tcW w:w="610" w:type="pct"/>
            <w:shd w:val="clear" w:color="auto" w:fill="auto"/>
          </w:tcPr>
          <w:p w14:paraId="1CCF2124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 جدا</w:t>
            </w:r>
          </w:p>
        </w:tc>
        <w:tc>
          <w:tcPr>
            <w:tcW w:w="365" w:type="pct"/>
            <w:shd w:val="clear" w:color="auto" w:fill="auto"/>
          </w:tcPr>
          <w:p w14:paraId="5137249D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ممتاز</w:t>
            </w:r>
          </w:p>
        </w:tc>
      </w:tr>
      <w:tr w:rsidR="001E1BF1" w:rsidRPr="00301274" w14:paraId="0B51CE51" w14:textId="77777777" w:rsidTr="00031A31">
        <w:tc>
          <w:tcPr>
            <w:tcW w:w="2470" w:type="pct"/>
            <w:shd w:val="clear" w:color="auto" w:fill="auto"/>
          </w:tcPr>
          <w:p w14:paraId="35397364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الالتزام بالموعد المحدد للمحاضرة</w:t>
            </w:r>
          </w:p>
          <w:p w14:paraId="780C9020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تمكنه من المادة العلمية</w:t>
            </w:r>
          </w:p>
          <w:p w14:paraId="150222CC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القدرة على الشرح وتوصيل المعلومات</w:t>
            </w:r>
          </w:p>
        </w:tc>
        <w:tc>
          <w:tcPr>
            <w:tcW w:w="534" w:type="pct"/>
            <w:shd w:val="clear" w:color="auto" w:fill="auto"/>
          </w:tcPr>
          <w:p w14:paraId="0DFDB9AA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41" w:type="pct"/>
            <w:shd w:val="clear" w:color="auto" w:fill="auto"/>
          </w:tcPr>
          <w:p w14:paraId="59C86228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479" w:type="pct"/>
            <w:shd w:val="clear" w:color="auto" w:fill="auto"/>
          </w:tcPr>
          <w:p w14:paraId="776A8998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610" w:type="pct"/>
            <w:shd w:val="clear" w:color="auto" w:fill="auto"/>
          </w:tcPr>
          <w:p w14:paraId="4D2D9018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365" w:type="pct"/>
            <w:shd w:val="clear" w:color="auto" w:fill="auto"/>
          </w:tcPr>
          <w:p w14:paraId="67FDB691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</w:tbl>
    <w:p w14:paraId="5C64B3A5" w14:textId="77777777" w:rsidR="001E1BF1" w:rsidRPr="00396038" w:rsidRDefault="001E1BF1" w:rsidP="001E1BF1">
      <w:pPr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</w:pPr>
    </w:p>
    <w:p w14:paraId="1E4C9FF4" w14:textId="77777777" w:rsidR="001E1BF1" w:rsidRPr="00031A31" w:rsidRDefault="00000000" w:rsidP="001E1BF1">
      <w:pPr>
        <w:rPr>
          <w:rStyle w:val="Hyperlink"/>
          <w:rFonts w:ascii="Adobe Arabic" w:hAnsi="Adobe Arabic" w:cs="Adobe Arabic"/>
          <w:b/>
          <w:bCs/>
          <w:color w:val="168489"/>
          <w:sz w:val="42"/>
          <w:szCs w:val="42"/>
          <w:u w:val="double"/>
          <w:rtl/>
          <w:lang w:bidi="ar-EG"/>
        </w:rPr>
      </w:pPr>
      <w:hyperlink r:id="rId21" w:history="1">
        <w:r w:rsidR="001E1BF1" w:rsidRPr="00031A31">
          <w:rPr>
            <w:rStyle w:val="Hyperlink"/>
            <w:rFonts w:ascii="Adobe Arabic" w:hAnsi="Adobe Arabic" w:cs="Adobe Arabic"/>
            <w:b/>
            <w:bCs/>
            <w:color w:val="168489"/>
            <w:sz w:val="42"/>
            <w:szCs w:val="42"/>
            <w:u w:val="double"/>
            <w:rtl/>
            <w:lang w:bidi="ar-EG"/>
          </w:rPr>
          <w:t>الرجاء الإفادة بأية ملاحظات أخرى</w:t>
        </w:r>
      </w:hyperlink>
    </w:p>
    <w:p w14:paraId="4A72465C" w14:textId="77777777" w:rsidR="001E1BF1" w:rsidRPr="001E1BF1" w:rsidRDefault="001E1BF1" w:rsidP="00031A31">
      <w:pPr>
        <w:shd w:val="clear" w:color="auto" w:fill="F2F2F2" w:themeFill="background1" w:themeFillShade="F2"/>
        <w:spacing w:before="240" w:line="480" w:lineRule="auto"/>
        <w:rPr>
          <w:rFonts w:ascii="Adobe Arabic" w:hAnsi="Adobe Arabic" w:cs="Adobe Arabic"/>
          <w:color w:val="002060"/>
          <w:sz w:val="32"/>
          <w:rtl/>
          <w:lang w:bidi="ar-EG"/>
        </w:rPr>
      </w:pPr>
      <w:r w:rsidRPr="001E1BF1">
        <w:rPr>
          <w:rFonts w:ascii="Adobe Arabic" w:hAnsi="Adobe Arabic" w:cs="Adobe Arabic" w:hint="cs"/>
          <w:color w:val="002060"/>
          <w:sz w:val="32"/>
          <w:rtl/>
          <w:lang w:bidi="ar-EG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1D021FA6" w14:textId="77777777" w:rsidR="001E1BF1" w:rsidRPr="001E1BF1" w:rsidRDefault="001E1BF1" w:rsidP="00B15288">
      <w:pPr>
        <w:shd w:val="clear" w:color="auto" w:fill="F2F2F2" w:themeFill="background1" w:themeFillShade="F2"/>
        <w:spacing w:before="240" w:line="480" w:lineRule="auto"/>
        <w:rPr>
          <w:rFonts w:ascii="Adobe Arabic" w:hAnsi="Adobe Arabic" w:cs="Adobe Arabic"/>
          <w:color w:val="002060"/>
          <w:sz w:val="32"/>
          <w:rtl/>
          <w:lang w:bidi="ar-EG"/>
        </w:rPr>
      </w:pPr>
      <w:r w:rsidRPr="001E1BF1">
        <w:rPr>
          <w:rFonts w:ascii="Adobe Arabic" w:hAnsi="Adobe Arabic" w:cs="Adobe Arabic" w:hint="cs"/>
          <w:color w:val="002060"/>
          <w:sz w:val="32"/>
          <w:rtl/>
          <w:lang w:bidi="ar-EG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sectPr w:rsidR="001E1BF1" w:rsidRPr="001E1BF1" w:rsidSect="00F0683A">
      <w:headerReference w:type="default" r:id="rId22"/>
      <w:footerReference w:type="default" r:id="rId23"/>
      <w:footerReference w:type="first" r:id="rId24"/>
      <w:pgSz w:w="11906" w:h="16838" w:code="9"/>
      <w:pgMar w:top="720" w:right="720" w:bottom="720" w:left="720" w:header="708" w:footer="277" w:gutter="0"/>
      <w:pgNumType w:start="0"/>
      <w:cols w:space="708"/>
      <w:titlePg/>
      <w:bidi/>
      <w:rtlGutter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705DB" w14:textId="77777777" w:rsidR="00AB7F6A" w:rsidRDefault="00AB7F6A" w:rsidP="00F53D08">
      <w:pPr>
        <w:spacing w:line="240" w:lineRule="auto"/>
      </w:pPr>
      <w:r>
        <w:separator/>
      </w:r>
    </w:p>
  </w:endnote>
  <w:endnote w:type="continuationSeparator" w:id="0">
    <w:p w14:paraId="532D81E2" w14:textId="77777777" w:rsidR="00AB7F6A" w:rsidRDefault="00AB7F6A" w:rsidP="00F53D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Dubai">
    <w:altName w:val="Arial"/>
    <w:panose1 w:val="020B0503030403030204"/>
    <w:charset w:val="00"/>
    <w:family w:val="swiss"/>
    <w:pitch w:val="variable"/>
    <w:sig w:usb0="80002067" w:usb1="80000000" w:usb2="00000008" w:usb3="00000000" w:csb0="00000041" w:csb1="00000000"/>
  </w:font>
  <w:font w:name="PT Bold Heading">
    <w:altName w:val="Arial"/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744F0" w14:textId="0B1CA4A5" w:rsidR="00031A31" w:rsidRPr="00031A31" w:rsidRDefault="00000000" w:rsidP="00031A31">
    <w:pPr>
      <w:pStyle w:val="a4"/>
      <w:ind w:left="9360"/>
      <w:jc w:val="left"/>
      <w:rPr>
        <w:sz w:val="40"/>
        <w:szCs w:val="44"/>
      </w:rPr>
    </w:pPr>
    <w:sdt>
      <w:sdtPr>
        <w:rPr>
          <w:sz w:val="40"/>
          <w:szCs w:val="44"/>
          <w:rtl/>
        </w:rPr>
        <w:id w:val="2083017902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031A31" w:rsidRPr="00E42DAD">
          <w:rPr>
            <w:noProof/>
            <w:sz w:val="40"/>
            <w:szCs w:val="40"/>
          </w:rPr>
          <mc:AlternateContent>
            <mc:Choice Requires="wpg">
              <w:drawing>
                <wp:anchor distT="0" distB="0" distL="114300" distR="114300" simplePos="0" relativeHeight="251662336" behindDoc="0" locked="0" layoutInCell="1" allowOverlap="1" wp14:anchorId="6FBEAF2C" wp14:editId="01532891">
                  <wp:simplePos x="0" y="0"/>
                  <wp:positionH relativeFrom="page">
                    <wp:align>left</wp:align>
                  </wp:positionH>
                  <wp:positionV relativeFrom="paragraph">
                    <wp:posOffset>-3498850</wp:posOffset>
                  </wp:positionV>
                  <wp:extent cx="4146552" cy="4165816"/>
                  <wp:effectExtent l="0" t="0" r="25400" b="25400"/>
                  <wp:wrapNone/>
                  <wp:docPr id="388507672" name="Group 39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146552" cy="4165816"/>
                            <a:chOff x="0" y="0"/>
                            <a:chExt cx="4146552" cy="4165816"/>
                          </a:xfrm>
                        </wpg:grpSpPr>
                        <wps:wsp>
                          <wps:cNvPr id="388507673" name="شكل حر 769906"/>
                          <wps:cNvSpPr/>
                          <wps:spPr>
                            <a:xfrm rot="5400000">
                              <a:off x="-1976796" y="1976796"/>
                              <a:ext cx="4146552" cy="192959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8507674" name="شكل حر 769906"/>
                          <wps:cNvSpPr/>
                          <wps:spPr>
                            <a:xfrm rot="10800000">
                              <a:off x="0" y="3972857"/>
                              <a:ext cx="4146552" cy="192959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 xmlns:w16du="http://schemas.microsoft.com/office/word/2023/wordml/word16du">
              <w:pict>
                <v:group w14:anchorId="1DD97660" id="Group 39" o:spid="_x0000_s1026" style="position:absolute;margin-left:0;margin-top:-275.5pt;width:326.5pt;height:328pt;z-index:251662336;mso-position-horizontal:left;mso-position-horizontal-relative:page" coordsize="41465,416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">
                  <v:shape id="شكل حر 769906" o:spid="_x0000_s1027" style="position:absolute;left:-19768;top:19768;width:41465;height:1929;rotation:90;visibility:visible;mso-wrap-style:square;v-text-anchor:middle" coordsize="7551420,945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" path="m,l7551420,r,945515l,945515,,xe" fillcolor="#168489" strokecolor="#168489" strokeweight="1pt">
                    <v:stroke joinstyle="miter"/>
                    <v:path arrowok="t" o:connecttype="custom" o:connectlocs="0,0;4146552,0;4146552,192959;0,192959;0,0" o:connectangles="0,0,0,0,0"/>
                  </v:shape>
                  <v:shape id="شكل حر 769906" o:spid="_x0000_s1028" style="position:absolute;top:39728;width:41465;height:1930;rotation:180;visibility:visible;mso-wrap-style:square;v-text-anchor:middle" coordsize="7551420,945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" path="m,l7551420,r,945515l,945515,,xe" fillcolor="#168489" strokecolor="#168489" strokeweight="1pt">
                    <v:stroke joinstyle="miter"/>
                    <v:path arrowok="t" o:connecttype="custom" o:connectlocs="0,0;4146552,0;4146552,192959;0,192959;0,0" o:connectangles="0,0,0,0,0"/>
                  </v:shape>
                  <w10:wrap anchorx="page"/>
                </v:group>
              </w:pict>
            </mc:Fallback>
          </mc:AlternateContent>
        </w:r>
        <w:r w:rsidR="00031A31" w:rsidRPr="00031A31">
          <w:rPr>
            <w:color w:val="168489"/>
            <w:sz w:val="40"/>
            <w:szCs w:val="44"/>
          </w:rPr>
          <w:fldChar w:fldCharType="begin"/>
        </w:r>
        <w:r w:rsidR="00031A31" w:rsidRPr="00031A31">
          <w:rPr>
            <w:color w:val="168489"/>
            <w:sz w:val="40"/>
            <w:szCs w:val="44"/>
          </w:rPr>
          <w:instrText xml:space="preserve"> PAGE   \* MERGEFORMAT </w:instrText>
        </w:r>
        <w:r w:rsidR="00031A31" w:rsidRPr="00031A31">
          <w:rPr>
            <w:color w:val="168489"/>
            <w:sz w:val="40"/>
            <w:szCs w:val="44"/>
          </w:rPr>
          <w:fldChar w:fldCharType="separate"/>
        </w:r>
        <w:r w:rsidR="00031A31" w:rsidRPr="00031A31">
          <w:rPr>
            <w:noProof/>
            <w:color w:val="168489"/>
            <w:sz w:val="40"/>
            <w:szCs w:val="44"/>
          </w:rPr>
          <w:t>2</w:t>
        </w:r>
        <w:r w:rsidR="00031A31" w:rsidRPr="00031A31">
          <w:rPr>
            <w:noProof/>
            <w:color w:val="168489"/>
            <w:sz w:val="40"/>
            <w:szCs w:val="44"/>
          </w:rPr>
          <w:fldChar w:fldCharType="end"/>
        </w:r>
      </w:sdtContent>
    </w:sdt>
  </w:p>
  <w:p w14:paraId="242C6AE1" w14:textId="64E4FF8B" w:rsidR="008D42C1" w:rsidRPr="000F243F" w:rsidRDefault="00B15288" w:rsidP="000F243F">
    <w:pPr>
      <w:pStyle w:val="a4"/>
      <w:rPr>
        <w:szCs w:val="28"/>
        <w:rtl/>
      </w:rPr>
    </w:pPr>
    <w:r>
      <w:rPr>
        <w:rFonts w:ascii="Sakkal Majalla" w:hAnsi="Sakkal Majalla" w:cs="Sakkal Majalla"/>
        <w:b/>
        <w:bCs/>
        <w:noProof/>
        <w:color w:val="002060"/>
        <w:sz w:val="34"/>
        <w:szCs w:val="34"/>
        <w:rtl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90E15B5" wp14:editId="4A8325B2">
              <wp:simplePos x="0" y="0"/>
              <wp:positionH relativeFrom="margin">
                <wp:posOffset>4271645</wp:posOffset>
              </wp:positionH>
              <wp:positionV relativeFrom="paragraph">
                <wp:posOffset>241300</wp:posOffset>
              </wp:positionV>
              <wp:extent cx="2374265" cy="1402715"/>
              <wp:effectExtent l="0" t="0" r="0" b="0"/>
              <wp:wrapNone/>
              <wp:docPr id="4" name="مستطيل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74265" cy="140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12B69471" w14:textId="77777777" w:rsidR="00B15288" w:rsidRPr="00DC31A5" w:rsidRDefault="00B15288" w:rsidP="00B15288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  <w:t>مركز أبحاث الدولية للتدريب</w:t>
                          </w:r>
                        </w:p>
                        <w:p w14:paraId="016961E3" w14:textId="77777777" w:rsidR="00B15288" w:rsidRPr="00DC31A5" w:rsidRDefault="00B15288" w:rsidP="00B15288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hyperlink r:id="rId1" w:history="1">
                            <w:r w:rsidRPr="00DC31A5">
                              <w:rPr>
                                <w:rStyle w:val="Hyperlink"/>
                                <w:rFonts w:ascii="Sakkal Majalla" w:hAnsi="Sakkal Majalla" w:cs="Sakkal Majalla"/>
                                <w:b/>
                                <w:bCs/>
                              </w:rPr>
                              <w:t>www.dawliatraining.com</w:t>
                            </w:r>
                          </w:hyperlink>
                        </w:p>
                        <w:p w14:paraId="42DCE2BC" w14:textId="77777777" w:rsidR="00B15288" w:rsidRPr="00DC31A5" w:rsidRDefault="00B15288" w:rsidP="00B15288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Twitter, 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facebook</w:t>
                          </w:r>
                          <w:proofErr w:type="spellEnd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, 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instagram</w:t>
                          </w:r>
                          <w:proofErr w:type="spellEnd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: </w:t>
                          </w: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2F5496" w:themeColor="accent1" w:themeShade="BF"/>
                            </w:rPr>
                            <w:t>@tircjo</w:t>
                          </w:r>
                        </w:p>
                        <w:p w14:paraId="2EF312A7" w14:textId="77777777" w:rsidR="00B15288" w:rsidRPr="00DC31A5" w:rsidRDefault="00B15288" w:rsidP="00B15288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Mobile &amp; 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whatssup</w:t>
                          </w:r>
                          <w:proofErr w:type="spellEnd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:</w:t>
                          </w:r>
                        </w:p>
                        <w:p w14:paraId="3E1F5321" w14:textId="77777777" w:rsidR="00B15288" w:rsidRDefault="00B15288" w:rsidP="00B15288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00962779222666</w:t>
                          </w:r>
                        </w:p>
                        <w:p w14:paraId="52C4F73F" w14:textId="77777777" w:rsidR="00B15288" w:rsidRPr="00DC31A5" w:rsidRDefault="00B15288" w:rsidP="00B15288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>
                            <w:rPr>
                              <w:rFonts w:ascii="Sakkal Majalla" w:hAnsi="Sakkal Majalla" w:cs="Sakkal Majalla" w:hint="cs"/>
                              <w:b/>
                              <w:bCs/>
                              <w:color w:val="000000" w:themeColor="text1"/>
                              <w:rtl/>
                            </w:rPr>
                            <w:t>(دورات تدريبية، استشارات، تصميم حقائب تدريبية)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90E15B5" id="مستطيل 38" o:spid="_x0000_s1065" style="position:absolute;left:0;text-align:left;margin-left:336.35pt;margin-top:19pt;width:186.95pt;height:110.4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" filled="f" stroked="f" strokeweight="1pt">
              <v:textbox>
                <w:txbxContent>
                  <w:p w14:paraId="12B69471" w14:textId="77777777" w:rsidR="00B15288" w:rsidRPr="00DC31A5" w:rsidRDefault="00B15288" w:rsidP="00B15288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  <w:t>مركز أبحاث الدولية للتدريب</w:t>
                    </w:r>
                  </w:p>
                  <w:p w14:paraId="016961E3" w14:textId="77777777" w:rsidR="00B15288" w:rsidRPr="00DC31A5" w:rsidRDefault="00B15288" w:rsidP="00B15288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hyperlink r:id="rId2" w:history="1">
                      <w:r w:rsidRPr="00DC31A5">
                        <w:rPr>
                          <w:rStyle w:val="Hyperlink"/>
                          <w:rFonts w:ascii="Sakkal Majalla" w:hAnsi="Sakkal Majalla" w:cs="Sakkal Majalla"/>
                          <w:b/>
                          <w:bCs/>
                        </w:rPr>
                        <w:t>www.dawliatraining.com</w:t>
                      </w:r>
                    </w:hyperlink>
                  </w:p>
                  <w:p w14:paraId="42DCE2BC" w14:textId="77777777" w:rsidR="00B15288" w:rsidRPr="00DC31A5" w:rsidRDefault="00B15288" w:rsidP="00B15288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Twitter, 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facebook</w:t>
                    </w:r>
                    <w:proofErr w:type="spellEnd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, 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instagram</w:t>
                    </w:r>
                    <w:proofErr w:type="spellEnd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: </w:t>
                    </w: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2F5496" w:themeColor="accent1" w:themeShade="BF"/>
                      </w:rPr>
                      <w:t>@tircjo</w:t>
                    </w:r>
                  </w:p>
                  <w:p w14:paraId="2EF312A7" w14:textId="77777777" w:rsidR="00B15288" w:rsidRPr="00DC31A5" w:rsidRDefault="00B15288" w:rsidP="00B15288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Mobile &amp; 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whatssup</w:t>
                    </w:r>
                    <w:proofErr w:type="spellEnd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:</w:t>
                    </w:r>
                  </w:p>
                  <w:p w14:paraId="3E1F5321" w14:textId="77777777" w:rsidR="00B15288" w:rsidRDefault="00B15288" w:rsidP="00B15288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00962779222666</w:t>
                    </w:r>
                  </w:p>
                  <w:p w14:paraId="52C4F73F" w14:textId="77777777" w:rsidR="00B15288" w:rsidRPr="00DC31A5" w:rsidRDefault="00B15288" w:rsidP="00B15288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>
                      <w:rPr>
                        <w:rFonts w:ascii="Sakkal Majalla" w:hAnsi="Sakkal Majalla" w:cs="Sakkal Majalla" w:hint="cs"/>
                        <w:b/>
                        <w:bCs/>
                        <w:color w:val="000000" w:themeColor="text1"/>
                        <w:rtl/>
                      </w:rPr>
                      <w:t>(دورات تدريبية، استشارات، تصميم حقائب تدريبية)</w:t>
                    </w: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9CE88" w14:textId="77777777" w:rsidR="000F243F" w:rsidRPr="000F243F" w:rsidRDefault="00F0683A" w:rsidP="00F0683A">
    <w:pPr>
      <w:pStyle w:val="a4"/>
      <w:tabs>
        <w:tab w:val="clear" w:pos="4680"/>
        <w:tab w:val="clear" w:pos="9360"/>
        <w:tab w:val="center" w:pos="5233"/>
      </w:tabs>
    </w:pPr>
    <w:r>
      <w:rPr>
        <w:rtl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540D30" w14:textId="77777777" w:rsidR="00AB7F6A" w:rsidRDefault="00AB7F6A" w:rsidP="00F53D08">
      <w:pPr>
        <w:spacing w:line="240" w:lineRule="auto"/>
      </w:pPr>
      <w:r>
        <w:separator/>
      </w:r>
    </w:p>
  </w:footnote>
  <w:footnote w:type="continuationSeparator" w:id="0">
    <w:p w14:paraId="52BD2E3C" w14:textId="77777777" w:rsidR="00AB7F6A" w:rsidRDefault="00AB7F6A" w:rsidP="00F53D0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2A37C" w14:textId="77777777" w:rsidR="00301274" w:rsidRPr="00902465" w:rsidRDefault="00031A31" w:rsidP="00031A31">
    <w:pPr>
      <w:pStyle w:val="a3"/>
      <w:jc w:val="left"/>
      <w:rPr>
        <w:rFonts w:ascii="Dubai" w:hAnsi="Dubai" w:cs="Dubai"/>
        <w:sz w:val="32"/>
      </w:rPr>
    </w:pPr>
    <w:r w:rsidRPr="00E42DAD">
      <w:rPr>
        <w:rFonts w:cs="PT Bold Heading"/>
        <w:noProof/>
        <w:sz w:val="52"/>
        <w:szCs w:val="56"/>
      </w:rPr>
      <w:drawing>
        <wp:anchor distT="0" distB="0" distL="114300" distR="114300" simplePos="0" relativeHeight="251660288" behindDoc="0" locked="0" layoutInCell="1" allowOverlap="1" wp14:anchorId="0A9D0A24" wp14:editId="459AC006">
          <wp:simplePos x="0" y="0"/>
          <wp:positionH relativeFrom="leftMargin">
            <wp:posOffset>844550</wp:posOffset>
          </wp:positionH>
          <wp:positionV relativeFrom="paragraph">
            <wp:posOffset>-377825</wp:posOffset>
          </wp:positionV>
          <wp:extent cx="352425" cy="352425"/>
          <wp:effectExtent l="0" t="0" r="9525" b="9525"/>
          <wp:wrapNone/>
          <wp:docPr id="2050" name="Picture 2" descr="Course ">
            <a:extLst xmlns:a="http://schemas.openxmlformats.org/drawingml/2006/main">
              <a:ext uri="{FF2B5EF4-FFF2-40B4-BE49-F238E27FC236}">
                <a16:creationId xmlns:a16="http://schemas.microsoft.com/office/drawing/2014/main" id="{A7FB73DB-7828-4CA9-844C-6B35786912B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0" name="Picture 2" descr="Course ">
                    <a:extLst>
                      <a:ext uri="{FF2B5EF4-FFF2-40B4-BE49-F238E27FC236}">
                        <a16:creationId xmlns:a16="http://schemas.microsoft.com/office/drawing/2014/main" id="{A7FB73DB-7828-4CA9-844C-6B35786912BD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artisticPhotocopy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2425" cy="35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42DAD">
      <w:rPr>
        <w:rFonts w:ascii="Dubai" w:hAnsi="Dubai" w:cs="Dubai"/>
        <w:noProof/>
        <w:color w:val="FF0000"/>
        <w:sz w:val="32"/>
        <w:lang w:bidi="ar-EG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CC581D1" wp14:editId="20120E63">
              <wp:simplePos x="0" y="0"/>
              <wp:positionH relativeFrom="page">
                <wp:posOffset>-257175</wp:posOffset>
              </wp:positionH>
              <wp:positionV relativeFrom="paragraph">
                <wp:posOffset>-443865</wp:posOffset>
              </wp:positionV>
              <wp:extent cx="8044815" cy="714375"/>
              <wp:effectExtent l="0" t="0" r="32385" b="28575"/>
              <wp:wrapNone/>
              <wp:docPr id="39" name="Group 38">
                <a:extLst xmlns:a="http://schemas.openxmlformats.org/drawingml/2006/main">
                  <a:ext uri="{FF2B5EF4-FFF2-40B4-BE49-F238E27FC236}">
                    <a16:creationId xmlns:a16="http://schemas.microsoft.com/office/drawing/2014/main" id="{F81F4B3C-DDBA-4428-AC3A-BC5E06C8D14B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044815" cy="714375"/>
                        <a:chOff x="0" y="0"/>
                        <a:chExt cx="8045089" cy="587681"/>
                      </a:xfrm>
                    </wpg:grpSpPr>
                    <wps:wsp>
                      <wps:cNvPr id="1292492961" name="شكل حر 769906">
                        <a:extLst>
                          <a:ext uri="{FF2B5EF4-FFF2-40B4-BE49-F238E27FC236}">
                            <a16:creationId xmlns:a16="http://schemas.microsoft.com/office/drawing/2014/main" id="{FB91FA05-6518-409C-BFF9-4DCAA45C15F9}"/>
                          </a:ext>
                        </a:extLst>
                      </wps:cNvPr>
                      <wps:cNvSpPr/>
                      <wps:spPr>
                        <a:xfrm>
                          <a:off x="0" y="0"/>
                          <a:ext cx="7847329" cy="561176"/>
                        </a:xfrm>
                        <a:custGeom>
                          <a:avLst/>
                          <a:gdLst>
                            <a:gd name="connsiteX0" fmla="*/ 0 w 7551420"/>
                            <a:gd name="connsiteY0" fmla="*/ 0 h 945515"/>
                            <a:gd name="connsiteX1" fmla="*/ 7551420 w 7551420"/>
                            <a:gd name="connsiteY1" fmla="*/ 0 h 945515"/>
                            <a:gd name="connsiteX2" fmla="*/ 7551420 w 7551420"/>
                            <a:gd name="connsiteY2" fmla="*/ 945515 h 945515"/>
                            <a:gd name="connsiteX3" fmla="*/ 0 w 7551420"/>
                            <a:gd name="connsiteY3" fmla="*/ 945515 h 945515"/>
                            <a:gd name="connsiteX4" fmla="*/ 0 w 7551420"/>
                            <a:gd name="connsiteY4" fmla="*/ 0 h 94551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7551420" h="945515">
                              <a:moveTo>
                                <a:pt x="0" y="0"/>
                              </a:moveTo>
                              <a:lnTo>
                                <a:pt x="7551420" y="0"/>
                              </a:lnTo>
                              <a:lnTo>
                                <a:pt x="7551420" y="945515"/>
                              </a:lnTo>
                              <a:lnTo>
                                <a:pt x="0" y="94551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68489"/>
                        </a:solidFill>
                        <a:ln>
                          <a:solidFill>
                            <a:srgbClr val="16848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9A76C8B" w14:textId="4BCEE8C9" w:rsidR="00031A31" w:rsidRPr="00031A31" w:rsidRDefault="00B55085" w:rsidP="00031A31">
                            <w:pPr>
                              <w:spacing w:after="240"/>
                              <w:jc w:val="center"/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lang w:bidi="ar-SY"/>
                              </w:rPr>
                            </w:pPr>
                            <w:r w:rsidRPr="00B55085"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الذكاء الاصطناعي في بيئة العمل للقطاع الحكومي</w:t>
                            </w:r>
                            <w:r w:rsidR="00031A31" w:rsidRPr="00031A31"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 xml:space="preserve"> </w:t>
                            </w:r>
                            <w:r w:rsidR="00031A31"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–</w:t>
                            </w:r>
                            <w:r w:rsidR="00031A31" w:rsidRPr="00031A31"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 xml:space="preserve"> </w:t>
                            </w:r>
                            <w:r w:rsidR="00031A31">
                              <w:rPr>
                                <w:rFonts w:ascii="Sakkal Majalla" w:eastAsia="Calibri" w:hAnsi="Sakkal Majalla" w:cs="Sakkal Majalla" w:hint="cs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استمارة التقييم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68474485" name="شكل حر 769907">
                        <a:extLst>
                          <a:ext uri="{FF2B5EF4-FFF2-40B4-BE49-F238E27FC236}">
                            <a16:creationId xmlns:a16="http://schemas.microsoft.com/office/drawing/2014/main" id="{2C51F289-187A-42E8-9842-B8840E61F013}"/>
                          </a:ext>
                        </a:extLst>
                      </wps:cNvPr>
                      <wps:cNvSpPr/>
                      <wps:spPr>
                        <a:xfrm>
                          <a:off x="0" y="426787"/>
                          <a:ext cx="8045089" cy="160894"/>
                        </a:xfrm>
                        <a:custGeom>
                          <a:avLst/>
                          <a:gdLst>
                            <a:gd name="connsiteX0" fmla="*/ 0 w 6642735"/>
                            <a:gd name="connsiteY0" fmla="*/ 0 h 283210"/>
                            <a:gd name="connsiteX1" fmla="*/ 6642735 w 6642735"/>
                            <a:gd name="connsiteY1" fmla="*/ 0 h 283210"/>
                            <a:gd name="connsiteX2" fmla="*/ 6571933 w 6642735"/>
                            <a:gd name="connsiteY2" fmla="*/ 283210 h 283210"/>
                            <a:gd name="connsiteX3" fmla="*/ 0 w 6642735"/>
                            <a:gd name="connsiteY3" fmla="*/ 283210 h 283210"/>
                            <a:gd name="connsiteX4" fmla="*/ 0 w 6642735"/>
                            <a:gd name="connsiteY4" fmla="*/ 0 h 28321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6642735" h="283210">
                              <a:moveTo>
                                <a:pt x="0" y="0"/>
                              </a:moveTo>
                              <a:lnTo>
                                <a:pt x="6642735" y="0"/>
                              </a:lnTo>
                              <a:lnTo>
                                <a:pt x="6571933" y="283210"/>
                              </a:lnTo>
                              <a:lnTo>
                                <a:pt x="0" y="2832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group w14:anchorId="5CC581D1" id="Group 38" o:spid="_x0000_s1062" style="position:absolute;left:0;text-align:left;margin-left:-20.25pt;margin-top:-34.95pt;width:633.45pt;height:56.25pt;z-index:251659264;mso-position-horizontal-relative:page;mso-position-vertical-relative:text;mso-height-relative:margin" coordsize="80450,58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">
              <v:shape id="شكل حر 769906" o:spid="_x0000_s1063" style="position:absolute;width:78473;height:5611;visibility:visible;mso-wrap-style:square;v-text-anchor:middle" coordsize="7551420,94551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" adj="-11796480,,5400" path="m,l7551420,r,945515l,945515,,xe" fillcolor="#168489" strokecolor="#168489" strokeweight="1pt">
                <v:stroke joinstyle="miter"/>
                <v:formulas/>
                <v:path arrowok="t" o:connecttype="custom" o:connectlocs="0,0;7847329,0;7847329,561176;0,561176;0,0" o:connectangles="0,0,0,0,0" textboxrect="0,0,7551420,945515"/>
                <v:textbox>
                  <w:txbxContent>
                    <w:p w14:paraId="19A76C8B" w14:textId="4BCEE8C9" w:rsidR="00031A31" w:rsidRPr="00031A31" w:rsidRDefault="00B55085" w:rsidP="00031A31">
                      <w:pPr>
                        <w:spacing w:after="240"/>
                        <w:jc w:val="center"/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lang w:bidi="ar-SY"/>
                        </w:rPr>
                      </w:pPr>
                      <w:r w:rsidRPr="00B55085"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الذكاء الاصطناعي في بيئة العمل للقطاع الحكومي</w:t>
                      </w:r>
                      <w:r w:rsidR="00031A31" w:rsidRPr="00031A31"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 xml:space="preserve"> </w:t>
                      </w:r>
                      <w:r w:rsidR="00031A31"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–</w:t>
                      </w:r>
                      <w:r w:rsidR="00031A31" w:rsidRPr="00031A31"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 xml:space="preserve"> </w:t>
                      </w:r>
                      <w:r w:rsidR="00031A31">
                        <w:rPr>
                          <w:rFonts w:ascii="Sakkal Majalla" w:eastAsia="Calibri" w:hAnsi="Sakkal Majalla" w:cs="Sakkal Majalla" w:hint="cs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استمارة التقييم</w:t>
                      </w:r>
                    </w:p>
                  </w:txbxContent>
                </v:textbox>
              </v:shape>
              <v:shape id="شكل حر 769907" o:spid="_x0000_s1064" style="position:absolute;top:4267;width:80450;height:1609;visibility:visible;mso-wrap-style:square;v-text-anchor:middle" coordsize="6642735,283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" path="m,l6642735,r-70802,283210l,283210,,xe" fillcolor="#a5a5a5 [2092]" strokecolor="#a5a5a5 [2092]" strokeweight="1pt">
                <v:stroke joinstyle="miter"/>
                <v:path arrowok="t" o:connecttype="custom" o:connectlocs="0,0;8045089,0;7959340,160894;0,160894;0,0" o:connectangles="0,0,0,0,0"/>
              </v:shape>
              <w10:wrap anchorx="page"/>
            </v:group>
          </w:pict>
        </mc:Fallback>
      </mc:AlternateContent>
    </w:r>
    <w:r w:rsidR="004A0F3E">
      <w:rPr>
        <w:lang w:bidi="ar-EG"/>
      </w:rPr>
      <w:t xml:space="preserve"> </w:t>
    </w:r>
    <w:r w:rsidR="000F243F">
      <w:rPr>
        <w:rFonts w:ascii="Dubai" w:hAnsi="Dubai" w:cs="Dubai" w:hint="cs"/>
        <w:sz w:val="32"/>
        <w:rtl/>
      </w:rPr>
      <w:t xml:space="preserve"> </w:t>
    </w:r>
  </w:p>
  <w:p w14:paraId="57168BF6" w14:textId="77777777" w:rsidR="008D42C1" w:rsidRDefault="008D42C1" w:rsidP="00031A31">
    <w:pPr>
      <w:pStyle w:val="a3"/>
      <w:rPr>
        <w:lang w:bidi="ar-E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w14:anchorId="2DDD595D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41" type="#_x0000_t75" style="width:399.75pt;height:373.5pt" o:bullet="t">
        <v:imagedata r:id="rId1" o:title="Picture1"/>
      </v:shape>
    </w:pict>
  </w:numPicBullet>
  <w:abstractNum w:abstractNumId="0" w15:restartNumberingAfterBreak="0">
    <w:nsid w:val="01524BE3"/>
    <w:multiLevelType w:val="hybridMultilevel"/>
    <w:tmpl w:val="1DD86B84"/>
    <w:lvl w:ilvl="0" w:tplc="7AA6A66C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DF35F0"/>
    <w:multiLevelType w:val="hybridMultilevel"/>
    <w:tmpl w:val="DE7CC428"/>
    <w:lvl w:ilvl="0" w:tplc="E8A23844">
      <w:start w:val="1"/>
      <w:numFmt w:val="bullet"/>
      <w:lvlText w:val="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3C3A0A"/>
    <w:multiLevelType w:val="hybridMultilevel"/>
    <w:tmpl w:val="05669026"/>
    <w:lvl w:ilvl="0" w:tplc="993CFB58">
      <w:start w:val="1"/>
      <w:numFmt w:val="decimal"/>
      <w:suff w:val="space"/>
      <w:lvlText w:val="%1."/>
      <w:lvlJc w:val="left"/>
      <w:pPr>
        <w:ind w:left="680" w:hanging="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F605E4"/>
    <w:multiLevelType w:val="hybridMultilevel"/>
    <w:tmpl w:val="CF9C4094"/>
    <w:lvl w:ilvl="0" w:tplc="6F0456F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1C5BF2"/>
    <w:multiLevelType w:val="hybridMultilevel"/>
    <w:tmpl w:val="D3923B22"/>
    <w:lvl w:ilvl="0" w:tplc="82E4005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6D21A5B"/>
    <w:multiLevelType w:val="hybridMultilevel"/>
    <w:tmpl w:val="CF883AD0"/>
    <w:lvl w:ilvl="0" w:tplc="B6602D4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F57E71"/>
    <w:multiLevelType w:val="hybridMultilevel"/>
    <w:tmpl w:val="EE16403E"/>
    <w:lvl w:ilvl="0" w:tplc="3DA8A60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885A12"/>
    <w:multiLevelType w:val="hybridMultilevel"/>
    <w:tmpl w:val="E3CEF9BA"/>
    <w:lvl w:ilvl="0" w:tplc="1CDCA004">
      <w:start w:val="1"/>
      <w:numFmt w:val="bullet"/>
      <w:suff w:val="space"/>
      <w:lvlText w:val=""/>
      <w:lvlJc w:val="left"/>
      <w:pPr>
        <w:ind w:left="72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62618A"/>
    <w:multiLevelType w:val="hybridMultilevel"/>
    <w:tmpl w:val="3ECA1AB0"/>
    <w:lvl w:ilvl="0" w:tplc="B63A6AEC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2C3BF8"/>
    <w:multiLevelType w:val="hybridMultilevel"/>
    <w:tmpl w:val="EE885F4A"/>
    <w:lvl w:ilvl="0" w:tplc="4DAE683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770656"/>
    <w:multiLevelType w:val="hybridMultilevel"/>
    <w:tmpl w:val="9EA468DC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BF33C59"/>
    <w:multiLevelType w:val="hybridMultilevel"/>
    <w:tmpl w:val="EBEA20DA"/>
    <w:lvl w:ilvl="0" w:tplc="685CF9F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3B3B77"/>
    <w:multiLevelType w:val="hybridMultilevel"/>
    <w:tmpl w:val="A13AAB1A"/>
    <w:lvl w:ilvl="0" w:tplc="21D2E56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0AF6FF2"/>
    <w:multiLevelType w:val="hybridMultilevel"/>
    <w:tmpl w:val="AAA882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48478FC"/>
    <w:multiLevelType w:val="hybridMultilevel"/>
    <w:tmpl w:val="E5F2F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4C06CC9"/>
    <w:multiLevelType w:val="hybridMultilevel"/>
    <w:tmpl w:val="7CDC957E"/>
    <w:lvl w:ilvl="0" w:tplc="D43EDE8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4F7619"/>
    <w:multiLevelType w:val="hybridMultilevel"/>
    <w:tmpl w:val="A704CF90"/>
    <w:lvl w:ilvl="0" w:tplc="EEF23A94">
      <w:start w:val="1"/>
      <w:numFmt w:val="bullet"/>
      <w:suff w:val="space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12279A"/>
    <w:multiLevelType w:val="hybridMultilevel"/>
    <w:tmpl w:val="02BAE506"/>
    <w:lvl w:ilvl="0" w:tplc="B6602D4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F2F22B9"/>
    <w:multiLevelType w:val="hybridMultilevel"/>
    <w:tmpl w:val="9500A556"/>
    <w:lvl w:ilvl="0" w:tplc="75CEDBD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AF31789"/>
    <w:multiLevelType w:val="hybridMultilevel"/>
    <w:tmpl w:val="59380CDE"/>
    <w:lvl w:ilvl="0" w:tplc="F1E46BB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50F53"/>
    <w:multiLevelType w:val="hybridMultilevel"/>
    <w:tmpl w:val="F8847EC4"/>
    <w:lvl w:ilvl="0" w:tplc="E4924B3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0678F5"/>
    <w:multiLevelType w:val="hybridMultilevel"/>
    <w:tmpl w:val="7550DF88"/>
    <w:lvl w:ilvl="0" w:tplc="A674526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311EC8"/>
    <w:multiLevelType w:val="hybridMultilevel"/>
    <w:tmpl w:val="50CAC794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7380D49"/>
    <w:multiLevelType w:val="hybridMultilevel"/>
    <w:tmpl w:val="FBEAC628"/>
    <w:lvl w:ilvl="0" w:tplc="C288540E">
      <w:start w:val="1"/>
      <w:numFmt w:val="bullet"/>
      <w:suff w:val="spac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C413E33"/>
    <w:multiLevelType w:val="hybridMultilevel"/>
    <w:tmpl w:val="B29A599A"/>
    <w:lvl w:ilvl="0" w:tplc="87787C2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A21682">
      <w:start w:val="5"/>
      <w:numFmt w:val="bullet"/>
      <w:lvlText w:val="•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9B4D78"/>
    <w:multiLevelType w:val="hybridMultilevel"/>
    <w:tmpl w:val="9178328C"/>
    <w:lvl w:ilvl="0" w:tplc="CDFE0E6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D9245D"/>
    <w:multiLevelType w:val="hybridMultilevel"/>
    <w:tmpl w:val="7D5A6768"/>
    <w:lvl w:ilvl="0" w:tplc="5A3070A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206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F07FCE"/>
    <w:multiLevelType w:val="hybridMultilevel"/>
    <w:tmpl w:val="8C60B4A2"/>
    <w:lvl w:ilvl="0" w:tplc="3D7E83B6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88C6C9F"/>
    <w:multiLevelType w:val="hybridMultilevel"/>
    <w:tmpl w:val="F3A22CBE"/>
    <w:lvl w:ilvl="0" w:tplc="4B4272F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CE677E"/>
    <w:multiLevelType w:val="hybridMultilevel"/>
    <w:tmpl w:val="BC62A3B6"/>
    <w:lvl w:ilvl="0" w:tplc="AA8436E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0A445B"/>
    <w:multiLevelType w:val="hybridMultilevel"/>
    <w:tmpl w:val="21E472D8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42588569">
    <w:abstractNumId w:val="27"/>
  </w:num>
  <w:num w:numId="2" w16cid:durableId="1376469628">
    <w:abstractNumId w:val="13"/>
  </w:num>
  <w:num w:numId="3" w16cid:durableId="804005170">
    <w:abstractNumId w:val="14"/>
  </w:num>
  <w:num w:numId="4" w16cid:durableId="1649362753">
    <w:abstractNumId w:val="23"/>
  </w:num>
  <w:num w:numId="5" w16cid:durableId="845092459">
    <w:abstractNumId w:val="2"/>
  </w:num>
  <w:num w:numId="6" w16cid:durableId="370421879">
    <w:abstractNumId w:val="1"/>
  </w:num>
  <w:num w:numId="7" w16cid:durableId="1585651849">
    <w:abstractNumId w:val="10"/>
  </w:num>
  <w:num w:numId="8" w16cid:durableId="174617345">
    <w:abstractNumId w:val="22"/>
  </w:num>
  <w:num w:numId="9" w16cid:durableId="566888658">
    <w:abstractNumId w:val="18"/>
  </w:num>
  <w:num w:numId="10" w16cid:durableId="2131128316">
    <w:abstractNumId w:val="26"/>
  </w:num>
  <w:num w:numId="11" w16cid:durableId="332531205">
    <w:abstractNumId w:val="16"/>
  </w:num>
  <w:num w:numId="12" w16cid:durableId="1987395813">
    <w:abstractNumId w:val="30"/>
  </w:num>
  <w:num w:numId="13" w16cid:durableId="1660767477">
    <w:abstractNumId w:val="7"/>
  </w:num>
  <w:num w:numId="14" w16cid:durableId="1576276298">
    <w:abstractNumId w:val="9"/>
  </w:num>
  <w:num w:numId="15" w16cid:durableId="1201749380">
    <w:abstractNumId w:val="5"/>
  </w:num>
  <w:num w:numId="16" w16cid:durableId="1441143823">
    <w:abstractNumId w:val="21"/>
  </w:num>
  <w:num w:numId="17" w16cid:durableId="680395868">
    <w:abstractNumId w:val="24"/>
  </w:num>
  <w:num w:numId="18" w16cid:durableId="543981527">
    <w:abstractNumId w:val="0"/>
  </w:num>
  <w:num w:numId="19" w16cid:durableId="774902847">
    <w:abstractNumId w:val="17"/>
  </w:num>
  <w:num w:numId="20" w16cid:durableId="438258749">
    <w:abstractNumId w:val="28"/>
  </w:num>
  <w:num w:numId="21" w16cid:durableId="449054104">
    <w:abstractNumId w:val="12"/>
  </w:num>
  <w:num w:numId="22" w16cid:durableId="2127575621">
    <w:abstractNumId w:val="6"/>
  </w:num>
  <w:num w:numId="23" w16cid:durableId="1556043174">
    <w:abstractNumId w:val="19"/>
  </w:num>
  <w:num w:numId="24" w16cid:durableId="163478997">
    <w:abstractNumId w:val="15"/>
  </w:num>
  <w:num w:numId="25" w16cid:durableId="1976059453">
    <w:abstractNumId w:val="8"/>
  </w:num>
  <w:num w:numId="26" w16cid:durableId="362678004">
    <w:abstractNumId w:val="25"/>
  </w:num>
  <w:num w:numId="27" w16cid:durableId="1423910515">
    <w:abstractNumId w:val="3"/>
  </w:num>
  <w:num w:numId="28" w16cid:durableId="1294796975">
    <w:abstractNumId w:val="20"/>
  </w:num>
  <w:num w:numId="29" w16cid:durableId="986201963">
    <w:abstractNumId w:val="29"/>
  </w:num>
  <w:num w:numId="30" w16cid:durableId="1224026278">
    <w:abstractNumId w:val="11"/>
  </w:num>
  <w:num w:numId="31" w16cid:durableId="1260791859">
    <w:abstractNumId w:val="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085"/>
    <w:rsid w:val="00015BA6"/>
    <w:rsid w:val="000175C5"/>
    <w:rsid w:val="00017C30"/>
    <w:rsid w:val="00026EBD"/>
    <w:rsid w:val="00031285"/>
    <w:rsid w:val="00031A31"/>
    <w:rsid w:val="00040B1C"/>
    <w:rsid w:val="00052041"/>
    <w:rsid w:val="00057FFB"/>
    <w:rsid w:val="0006418D"/>
    <w:rsid w:val="000724CA"/>
    <w:rsid w:val="00075B3B"/>
    <w:rsid w:val="00081158"/>
    <w:rsid w:val="00090487"/>
    <w:rsid w:val="000B4041"/>
    <w:rsid w:val="000C4B58"/>
    <w:rsid w:val="000D2BF9"/>
    <w:rsid w:val="000F243F"/>
    <w:rsid w:val="000F65A1"/>
    <w:rsid w:val="001101A0"/>
    <w:rsid w:val="00145EBB"/>
    <w:rsid w:val="00146067"/>
    <w:rsid w:val="00150A53"/>
    <w:rsid w:val="00194181"/>
    <w:rsid w:val="00195C1F"/>
    <w:rsid w:val="001D1A3B"/>
    <w:rsid w:val="001D350A"/>
    <w:rsid w:val="001E1BF1"/>
    <w:rsid w:val="001F0B9B"/>
    <w:rsid w:val="002021EF"/>
    <w:rsid w:val="00206D6C"/>
    <w:rsid w:val="0021196B"/>
    <w:rsid w:val="0022035D"/>
    <w:rsid w:val="00220C53"/>
    <w:rsid w:val="00226469"/>
    <w:rsid w:val="00235BF7"/>
    <w:rsid w:val="00260F13"/>
    <w:rsid w:val="002645B9"/>
    <w:rsid w:val="00283647"/>
    <w:rsid w:val="0028392F"/>
    <w:rsid w:val="002A1158"/>
    <w:rsid w:val="002C1700"/>
    <w:rsid w:val="002C59BF"/>
    <w:rsid w:val="002D301E"/>
    <w:rsid w:val="002F58A5"/>
    <w:rsid w:val="003000E6"/>
    <w:rsid w:val="00301274"/>
    <w:rsid w:val="00305CD1"/>
    <w:rsid w:val="0032182E"/>
    <w:rsid w:val="00340194"/>
    <w:rsid w:val="00351640"/>
    <w:rsid w:val="00363F3E"/>
    <w:rsid w:val="0036611D"/>
    <w:rsid w:val="00383BA6"/>
    <w:rsid w:val="003B53C5"/>
    <w:rsid w:val="003B59F9"/>
    <w:rsid w:val="003B6397"/>
    <w:rsid w:val="003C2153"/>
    <w:rsid w:val="003C3033"/>
    <w:rsid w:val="003D7BDE"/>
    <w:rsid w:val="003E4F85"/>
    <w:rsid w:val="003F3631"/>
    <w:rsid w:val="00402CAC"/>
    <w:rsid w:val="00404549"/>
    <w:rsid w:val="00406F1C"/>
    <w:rsid w:val="00434D3A"/>
    <w:rsid w:val="00440E77"/>
    <w:rsid w:val="004551E6"/>
    <w:rsid w:val="004A0F3E"/>
    <w:rsid w:val="004B21EA"/>
    <w:rsid w:val="004C02BF"/>
    <w:rsid w:val="004C3113"/>
    <w:rsid w:val="005061FF"/>
    <w:rsid w:val="005160BF"/>
    <w:rsid w:val="00516B98"/>
    <w:rsid w:val="0052240B"/>
    <w:rsid w:val="00531E69"/>
    <w:rsid w:val="005447C6"/>
    <w:rsid w:val="00544A93"/>
    <w:rsid w:val="00555065"/>
    <w:rsid w:val="005553F8"/>
    <w:rsid w:val="005570F6"/>
    <w:rsid w:val="00567F02"/>
    <w:rsid w:val="0057074D"/>
    <w:rsid w:val="005A14EB"/>
    <w:rsid w:val="005B19EA"/>
    <w:rsid w:val="005B20FB"/>
    <w:rsid w:val="005B394D"/>
    <w:rsid w:val="005B6BA6"/>
    <w:rsid w:val="00605EF0"/>
    <w:rsid w:val="006062A0"/>
    <w:rsid w:val="00610759"/>
    <w:rsid w:val="00612365"/>
    <w:rsid w:val="00620AB0"/>
    <w:rsid w:val="00635307"/>
    <w:rsid w:val="00636A52"/>
    <w:rsid w:val="0064382C"/>
    <w:rsid w:val="00643F60"/>
    <w:rsid w:val="00685B67"/>
    <w:rsid w:val="006A6D23"/>
    <w:rsid w:val="006A7D92"/>
    <w:rsid w:val="006B6382"/>
    <w:rsid w:val="006C0B9D"/>
    <w:rsid w:val="006C3ECB"/>
    <w:rsid w:val="006D1D4D"/>
    <w:rsid w:val="006E04F3"/>
    <w:rsid w:val="006F4600"/>
    <w:rsid w:val="0070718C"/>
    <w:rsid w:val="00761C3D"/>
    <w:rsid w:val="00774F12"/>
    <w:rsid w:val="007900DD"/>
    <w:rsid w:val="007B5069"/>
    <w:rsid w:val="007C1E73"/>
    <w:rsid w:val="007D45C4"/>
    <w:rsid w:val="007E321C"/>
    <w:rsid w:val="007F2463"/>
    <w:rsid w:val="007F4B8E"/>
    <w:rsid w:val="00804E71"/>
    <w:rsid w:val="00806022"/>
    <w:rsid w:val="00834853"/>
    <w:rsid w:val="00844651"/>
    <w:rsid w:val="008452D0"/>
    <w:rsid w:val="008500D7"/>
    <w:rsid w:val="00880428"/>
    <w:rsid w:val="00881264"/>
    <w:rsid w:val="008855B3"/>
    <w:rsid w:val="008928E3"/>
    <w:rsid w:val="008A4219"/>
    <w:rsid w:val="008A5D14"/>
    <w:rsid w:val="008D06BD"/>
    <w:rsid w:val="008D42C1"/>
    <w:rsid w:val="008D6825"/>
    <w:rsid w:val="008E3919"/>
    <w:rsid w:val="008E5CB0"/>
    <w:rsid w:val="008E7A9C"/>
    <w:rsid w:val="008F266E"/>
    <w:rsid w:val="008F4053"/>
    <w:rsid w:val="00900F65"/>
    <w:rsid w:val="00902465"/>
    <w:rsid w:val="00956C42"/>
    <w:rsid w:val="00984B17"/>
    <w:rsid w:val="00985605"/>
    <w:rsid w:val="009A0B1B"/>
    <w:rsid w:val="009A62A9"/>
    <w:rsid w:val="009A6AC5"/>
    <w:rsid w:val="009B4AF8"/>
    <w:rsid w:val="009F6370"/>
    <w:rsid w:val="00A01020"/>
    <w:rsid w:val="00A050E3"/>
    <w:rsid w:val="00A249AA"/>
    <w:rsid w:val="00A25638"/>
    <w:rsid w:val="00A34F28"/>
    <w:rsid w:val="00A651BF"/>
    <w:rsid w:val="00A80DC9"/>
    <w:rsid w:val="00A864D0"/>
    <w:rsid w:val="00A9124F"/>
    <w:rsid w:val="00A94163"/>
    <w:rsid w:val="00AB6ABD"/>
    <w:rsid w:val="00AB7F6A"/>
    <w:rsid w:val="00AD1B50"/>
    <w:rsid w:val="00AE3BF6"/>
    <w:rsid w:val="00B04A3D"/>
    <w:rsid w:val="00B15288"/>
    <w:rsid w:val="00B246E6"/>
    <w:rsid w:val="00B30CCA"/>
    <w:rsid w:val="00B36E13"/>
    <w:rsid w:val="00B37BEB"/>
    <w:rsid w:val="00B55085"/>
    <w:rsid w:val="00B57307"/>
    <w:rsid w:val="00B72FA3"/>
    <w:rsid w:val="00B85C78"/>
    <w:rsid w:val="00B9126E"/>
    <w:rsid w:val="00B9763C"/>
    <w:rsid w:val="00BA71A8"/>
    <w:rsid w:val="00BC4B17"/>
    <w:rsid w:val="00BE3CCA"/>
    <w:rsid w:val="00C02D67"/>
    <w:rsid w:val="00C13BE5"/>
    <w:rsid w:val="00C270E4"/>
    <w:rsid w:val="00C70FC6"/>
    <w:rsid w:val="00C737DF"/>
    <w:rsid w:val="00C75D46"/>
    <w:rsid w:val="00C769E5"/>
    <w:rsid w:val="00C933EC"/>
    <w:rsid w:val="00CB3248"/>
    <w:rsid w:val="00CC1FBB"/>
    <w:rsid w:val="00CD05BC"/>
    <w:rsid w:val="00CD2DFE"/>
    <w:rsid w:val="00CE0374"/>
    <w:rsid w:val="00CE1CEF"/>
    <w:rsid w:val="00CE3DFF"/>
    <w:rsid w:val="00CE42F5"/>
    <w:rsid w:val="00CE4EEA"/>
    <w:rsid w:val="00CF54F0"/>
    <w:rsid w:val="00D01BB0"/>
    <w:rsid w:val="00D152DE"/>
    <w:rsid w:val="00D26A0B"/>
    <w:rsid w:val="00D313B8"/>
    <w:rsid w:val="00D32D17"/>
    <w:rsid w:val="00D6468C"/>
    <w:rsid w:val="00D804C6"/>
    <w:rsid w:val="00DB7EB2"/>
    <w:rsid w:val="00DD042E"/>
    <w:rsid w:val="00DE265B"/>
    <w:rsid w:val="00DF5C16"/>
    <w:rsid w:val="00E01E27"/>
    <w:rsid w:val="00E17203"/>
    <w:rsid w:val="00E24512"/>
    <w:rsid w:val="00E26F82"/>
    <w:rsid w:val="00E27144"/>
    <w:rsid w:val="00E4514E"/>
    <w:rsid w:val="00E465B8"/>
    <w:rsid w:val="00E57E25"/>
    <w:rsid w:val="00E62AAD"/>
    <w:rsid w:val="00E7361B"/>
    <w:rsid w:val="00E90509"/>
    <w:rsid w:val="00EA45AB"/>
    <w:rsid w:val="00EC0F6F"/>
    <w:rsid w:val="00EC72AC"/>
    <w:rsid w:val="00EE5B34"/>
    <w:rsid w:val="00EF2182"/>
    <w:rsid w:val="00EF63CC"/>
    <w:rsid w:val="00F03305"/>
    <w:rsid w:val="00F0683A"/>
    <w:rsid w:val="00F2280D"/>
    <w:rsid w:val="00F2433A"/>
    <w:rsid w:val="00F25898"/>
    <w:rsid w:val="00F428EB"/>
    <w:rsid w:val="00F472D2"/>
    <w:rsid w:val="00F53D08"/>
    <w:rsid w:val="00F657CC"/>
    <w:rsid w:val="00F66A05"/>
    <w:rsid w:val="00F67767"/>
    <w:rsid w:val="00F776CF"/>
    <w:rsid w:val="00F82E4B"/>
    <w:rsid w:val="00F91B1A"/>
    <w:rsid w:val="00FC3807"/>
    <w:rsid w:val="00FC76AF"/>
    <w:rsid w:val="00FD1CE8"/>
    <w:rsid w:val="00FF7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9E7318"/>
  <w15:chartTrackingRefBased/>
  <w15:docId w15:val="{6F49D370-B12E-4490-86ED-CE1BD0354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7A9C"/>
    <w:pPr>
      <w:bidi/>
      <w:spacing w:after="0" w:line="360" w:lineRule="auto"/>
      <w:jc w:val="lowKashida"/>
    </w:pPr>
    <w:rPr>
      <w:rFonts w:ascii="Times New Roman" w:hAnsi="Times New Roman" w:cs="Times New Roman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Char, Char3"/>
    <w:basedOn w:val="a"/>
    <w:link w:val="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Char">
    <w:name w:val="رأس الصفحة Char"/>
    <w:aliases w:val="Char Char, Char3 Char"/>
    <w:basedOn w:val="a0"/>
    <w:link w:val="a3"/>
    <w:uiPriority w:val="99"/>
    <w:rsid w:val="00F53D08"/>
  </w:style>
  <w:style w:type="paragraph" w:styleId="a4">
    <w:name w:val="footer"/>
    <w:basedOn w:val="a"/>
    <w:link w:val="Char0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53D08"/>
  </w:style>
  <w:style w:type="paragraph" w:styleId="a5">
    <w:name w:val="List Paragraph"/>
    <w:basedOn w:val="a"/>
    <w:uiPriority w:val="34"/>
    <w:qFormat/>
    <w:rsid w:val="00CB3248"/>
    <w:pPr>
      <w:spacing w:after="160" w:line="259" w:lineRule="auto"/>
      <w:ind w:left="720"/>
      <w:contextualSpacing/>
      <w:jc w:val="left"/>
    </w:pPr>
    <w:rPr>
      <w:rFonts w:asciiTheme="minorHAnsi" w:hAnsiTheme="minorHAnsi" w:cstheme="minorBidi"/>
      <w:sz w:val="22"/>
      <w:szCs w:val="22"/>
    </w:rPr>
  </w:style>
  <w:style w:type="table" w:styleId="a6">
    <w:name w:val="Table Grid"/>
    <w:basedOn w:val="a1"/>
    <w:uiPriority w:val="39"/>
    <w:rsid w:val="006A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-5">
    <w:name w:val="Grid Table 4 Accent 5"/>
    <w:basedOn w:val="a1"/>
    <w:uiPriority w:val="49"/>
    <w:rsid w:val="006A7D92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2">
    <w:name w:val="Plain Table 2"/>
    <w:basedOn w:val="a1"/>
    <w:uiPriority w:val="42"/>
    <w:rsid w:val="0063530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">
    <w:name w:val="Plain Table 3"/>
    <w:basedOn w:val="a1"/>
    <w:uiPriority w:val="43"/>
    <w:rsid w:val="0063530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-1">
    <w:name w:val="Grid Table 4 Accent 1"/>
    <w:basedOn w:val="a1"/>
    <w:uiPriority w:val="49"/>
    <w:rsid w:val="004C02B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5-5">
    <w:name w:val="Grid Table 5 Dark Accent 5"/>
    <w:basedOn w:val="a1"/>
    <w:uiPriority w:val="50"/>
    <w:rsid w:val="003218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styleId="Hyperlink">
    <w:name w:val="Hyperlink"/>
    <w:basedOn w:val="a0"/>
    <w:uiPriority w:val="99"/>
    <w:unhideWhenUsed/>
    <w:rsid w:val="0032182E"/>
    <w:rPr>
      <w:color w:val="0563C1" w:themeColor="hyperlink"/>
      <w:u w:val="single"/>
    </w:rPr>
  </w:style>
  <w:style w:type="table" w:styleId="7-1">
    <w:name w:val="Grid Table 7 Colorful Accent 1"/>
    <w:basedOn w:val="a1"/>
    <w:uiPriority w:val="52"/>
    <w:rsid w:val="0022035D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character" w:styleId="a7">
    <w:name w:val="Unresolved Mention"/>
    <w:basedOn w:val="a0"/>
    <w:uiPriority w:val="99"/>
    <w:semiHidden/>
    <w:unhideWhenUsed/>
    <w:rsid w:val="00B152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png"/><Relationship Id="rId18" Type="http://schemas.openxmlformats.org/officeDocument/2006/relationships/image" Target="media/image8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dawliatraining.com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7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dawliatraining.com" TargetMode="External"/><Relationship Id="rId20" Type="http://schemas.openxmlformats.org/officeDocument/2006/relationships/hyperlink" Target="http://www.dawliatraining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awliatraining.com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www.dawliatraining.com" TargetMode="External"/><Relationship Id="rId23" Type="http://schemas.openxmlformats.org/officeDocument/2006/relationships/footer" Target="footer1.xml"/><Relationship Id="rId10" Type="http://schemas.openxmlformats.org/officeDocument/2006/relationships/hyperlink" Target="http://www.dawliatraining.com" TargetMode="External"/><Relationship Id="rId19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6.png"/><Relationship Id="rId22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dawliatraining.com" TargetMode="External"/><Relationship Id="rId1" Type="http://schemas.openxmlformats.org/officeDocument/2006/relationships/hyperlink" Target="http://www.dawliatraining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0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rianTech\OneDrive\Documents\Custom%20Office%20Templates\&#1575;&#1587;&#1578;&#1605;&#1575;&#1585;&#1577;%20&#1575;&#1604;&#1578;&#1602;&#1610;&#1610;&#160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CF330EA6-8C41-4BFE-B502-BDAEFDA74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استمارة التقييم</Template>
  <TotalTime>2</TotalTime>
  <Pages>5</Pages>
  <Words>398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Dr.Ahmad Akra</dc:creator>
  <cp:keywords/>
  <dc:description/>
  <cp:lastModifiedBy>DELL</cp:lastModifiedBy>
  <cp:revision>2</cp:revision>
  <cp:lastPrinted>2022-03-26T18:07:00Z</cp:lastPrinted>
  <dcterms:created xsi:type="dcterms:W3CDTF">2024-09-25T04:33:00Z</dcterms:created>
  <dcterms:modified xsi:type="dcterms:W3CDTF">2025-05-11T07:00:00Z</dcterms:modified>
</cp:coreProperties>
</file>